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A9A455" w14:textId="77777777" w:rsidR="009E1EA2" w:rsidRPr="0099054B" w:rsidRDefault="009E1EA2" w:rsidP="002626F1">
      <w:pPr>
        <w:jc w:val="center"/>
        <w:rPr>
          <w:rFonts w:cs="Arial"/>
          <w:b/>
          <w:sz w:val="22"/>
          <w:szCs w:val="22"/>
        </w:rPr>
      </w:pPr>
    </w:p>
    <w:p w14:paraId="3E121E82" w14:textId="77777777" w:rsidR="009E1EA2" w:rsidRPr="0099054B" w:rsidRDefault="009E1EA2" w:rsidP="002626F1">
      <w:pPr>
        <w:jc w:val="center"/>
        <w:rPr>
          <w:rFonts w:cs="Arial"/>
          <w:b/>
          <w:sz w:val="22"/>
          <w:szCs w:val="22"/>
        </w:rPr>
      </w:pPr>
    </w:p>
    <w:p w14:paraId="5032E13D" w14:textId="0D26D94C" w:rsidR="002626F1" w:rsidRPr="0099054B" w:rsidRDefault="00045DDE" w:rsidP="002626F1">
      <w:pPr>
        <w:jc w:val="center"/>
        <w:rPr>
          <w:rFonts w:cs="Arial"/>
          <w:b/>
          <w:sz w:val="22"/>
          <w:szCs w:val="22"/>
        </w:rPr>
      </w:pPr>
      <w:r w:rsidRPr="0099054B">
        <w:rPr>
          <w:rFonts w:cs="Arial"/>
          <w:b/>
          <w:sz w:val="22"/>
          <w:szCs w:val="22"/>
        </w:rPr>
        <w:t>COMISIÓ</w:t>
      </w:r>
      <w:r w:rsidR="0057113A" w:rsidRPr="0099054B">
        <w:rPr>
          <w:rFonts w:cs="Arial"/>
          <w:b/>
          <w:sz w:val="22"/>
          <w:szCs w:val="22"/>
        </w:rPr>
        <w:t xml:space="preserve">N </w:t>
      </w:r>
      <w:r w:rsidR="009A07B5" w:rsidRPr="0099054B">
        <w:rPr>
          <w:rFonts w:cs="Arial"/>
          <w:b/>
          <w:color w:val="000000" w:themeColor="text1"/>
          <w:sz w:val="22"/>
          <w:szCs w:val="22"/>
        </w:rPr>
        <w:t>SEGUNDA</w:t>
      </w:r>
      <w:r w:rsidR="003D5B13" w:rsidRPr="0099054B">
        <w:rPr>
          <w:rFonts w:cs="Arial"/>
          <w:b/>
          <w:sz w:val="22"/>
          <w:szCs w:val="22"/>
        </w:rPr>
        <w:t xml:space="preserve"> </w:t>
      </w:r>
      <w:r w:rsidR="009A07B5" w:rsidRPr="0099054B">
        <w:rPr>
          <w:rFonts w:cs="Arial"/>
          <w:b/>
          <w:sz w:val="22"/>
          <w:szCs w:val="22"/>
        </w:rPr>
        <w:t>PERMANENTE DE GOBIERN</w:t>
      </w:r>
      <w:r w:rsidR="002626F1" w:rsidRPr="0099054B">
        <w:rPr>
          <w:rFonts w:cs="Arial"/>
          <w:b/>
          <w:sz w:val="22"/>
          <w:szCs w:val="22"/>
        </w:rPr>
        <w:t>O</w:t>
      </w:r>
      <w:r w:rsidR="002626F1" w:rsidRPr="0099054B">
        <w:rPr>
          <w:rFonts w:cs="Arial"/>
          <w:sz w:val="22"/>
          <w:szCs w:val="22"/>
        </w:rPr>
        <w:t xml:space="preserve"> </w:t>
      </w:r>
    </w:p>
    <w:p w14:paraId="4F8C30A4" w14:textId="77777777" w:rsidR="002626F1" w:rsidRPr="0099054B" w:rsidRDefault="002626F1" w:rsidP="00482BFE">
      <w:pPr>
        <w:rPr>
          <w:rFonts w:cs="Arial"/>
          <w:b/>
          <w:sz w:val="22"/>
          <w:szCs w:val="22"/>
        </w:rPr>
      </w:pPr>
    </w:p>
    <w:p w14:paraId="2E2ED652" w14:textId="77777777" w:rsidR="006939FC" w:rsidRPr="0099054B" w:rsidRDefault="006939FC" w:rsidP="00482BFE">
      <w:pPr>
        <w:rPr>
          <w:rFonts w:cs="Arial"/>
          <w:b/>
          <w:sz w:val="22"/>
          <w:szCs w:val="22"/>
        </w:rPr>
      </w:pPr>
    </w:p>
    <w:p w14:paraId="66D1B9FF" w14:textId="77777777" w:rsidR="001E1915" w:rsidRPr="0099054B" w:rsidRDefault="001E1915" w:rsidP="00160386">
      <w:pPr>
        <w:jc w:val="both"/>
        <w:rPr>
          <w:rFonts w:cs="Arial"/>
          <w:sz w:val="22"/>
          <w:szCs w:val="22"/>
        </w:rPr>
      </w:pPr>
    </w:p>
    <w:p w14:paraId="73C215C3" w14:textId="7CA48EE6" w:rsidR="002626F1" w:rsidRPr="0099054B" w:rsidRDefault="0024558F" w:rsidP="00160386">
      <w:pPr>
        <w:jc w:val="both"/>
        <w:rPr>
          <w:rFonts w:cs="Arial"/>
          <w:sz w:val="22"/>
          <w:szCs w:val="22"/>
        </w:rPr>
      </w:pPr>
      <w:r w:rsidRPr="0099054B">
        <w:rPr>
          <w:rFonts w:cs="Arial"/>
          <w:sz w:val="22"/>
          <w:szCs w:val="22"/>
        </w:rPr>
        <w:t xml:space="preserve">De conformidad con lo establecido en </w:t>
      </w:r>
      <w:r w:rsidR="00676F5D" w:rsidRPr="0099054B">
        <w:rPr>
          <w:rFonts w:cs="Arial"/>
          <w:sz w:val="22"/>
          <w:szCs w:val="22"/>
        </w:rPr>
        <w:t>el artículo</w:t>
      </w:r>
      <w:r w:rsidRPr="0099054B">
        <w:rPr>
          <w:rFonts w:cs="Arial"/>
          <w:sz w:val="22"/>
          <w:szCs w:val="22"/>
        </w:rPr>
        <w:t xml:space="preserve"> 3</w:t>
      </w:r>
      <w:r w:rsidR="00EA4335" w:rsidRPr="0099054B">
        <w:rPr>
          <w:rFonts w:cs="Arial"/>
          <w:sz w:val="22"/>
          <w:szCs w:val="22"/>
        </w:rPr>
        <w:t>1</w:t>
      </w:r>
      <w:r w:rsidRPr="0099054B">
        <w:rPr>
          <w:rFonts w:cs="Arial"/>
          <w:sz w:val="22"/>
          <w:szCs w:val="22"/>
        </w:rPr>
        <w:t xml:space="preserve"> del Acuerdo </w:t>
      </w:r>
      <w:r w:rsidR="00EA4335" w:rsidRPr="0099054B">
        <w:rPr>
          <w:rFonts w:cs="Arial"/>
          <w:sz w:val="22"/>
          <w:szCs w:val="22"/>
        </w:rPr>
        <w:t>741</w:t>
      </w:r>
      <w:r w:rsidRPr="0099054B">
        <w:rPr>
          <w:rFonts w:cs="Arial"/>
          <w:sz w:val="22"/>
          <w:szCs w:val="22"/>
        </w:rPr>
        <w:t xml:space="preserve"> de 20</w:t>
      </w:r>
      <w:r w:rsidR="00EA4335" w:rsidRPr="0099054B">
        <w:rPr>
          <w:rFonts w:cs="Arial"/>
          <w:sz w:val="22"/>
          <w:szCs w:val="22"/>
        </w:rPr>
        <w:t>19</w:t>
      </w:r>
      <w:r w:rsidRPr="0099054B">
        <w:rPr>
          <w:rFonts w:cs="Arial"/>
          <w:sz w:val="22"/>
          <w:szCs w:val="22"/>
        </w:rPr>
        <w:t xml:space="preserve">, Reglamento Interno del Concejo de Bogotá, </w:t>
      </w:r>
      <w:r w:rsidR="00A85C07" w:rsidRPr="0099054B">
        <w:rPr>
          <w:rFonts w:cs="Arial"/>
          <w:sz w:val="22"/>
          <w:szCs w:val="22"/>
        </w:rPr>
        <w:t xml:space="preserve">modificado por el Acuerdo 837 de 2022, </w:t>
      </w:r>
      <w:r w:rsidRPr="0099054B">
        <w:rPr>
          <w:rFonts w:cs="Arial"/>
          <w:sz w:val="22"/>
          <w:szCs w:val="22"/>
        </w:rPr>
        <w:t xml:space="preserve">se presenta el informe de gestión correspondiente al período comprendido entre el </w:t>
      </w:r>
      <w:r w:rsidR="00E74C25" w:rsidRPr="0099054B">
        <w:rPr>
          <w:rFonts w:cs="Arial"/>
          <w:sz w:val="22"/>
          <w:szCs w:val="22"/>
        </w:rPr>
        <w:t>1° de e</w:t>
      </w:r>
      <w:r w:rsidR="00AE722F" w:rsidRPr="0099054B">
        <w:rPr>
          <w:rFonts w:cs="Arial"/>
          <w:sz w:val="22"/>
          <w:szCs w:val="22"/>
        </w:rPr>
        <w:t>nero</w:t>
      </w:r>
      <w:r w:rsidR="002D313B" w:rsidRPr="0099054B">
        <w:rPr>
          <w:rFonts w:cs="Arial"/>
          <w:sz w:val="22"/>
          <w:szCs w:val="22"/>
        </w:rPr>
        <w:t xml:space="preserve"> </w:t>
      </w:r>
      <w:r w:rsidR="001D61EF" w:rsidRPr="0099054B">
        <w:rPr>
          <w:rFonts w:cs="Arial"/>
          <w:sz w:val="22"/>
          <w:szCs w:val="22"/>
        </w:rPr>
        <w:t xml:space="preserve">al </w:t>
      </w:r>
      <w:r w:rsidR="00B4194E" w:rsidRPr="0099054B">
        <w:rPr>
          <w:rFonts w:cs="Arial"/>
          <w:sz w:val="22"/>
          <w:szCs w:val="22"/>
        </w:rPr>
        <w:t>3</w:t>
      </w:r>
      <w:r w:rsidR="0099054B" w:rsidRPr="0099054B">
        <w:rPr>
          <w:rFonts w:cs="Arial"/>
          <w:sz w:val="22"/>
          <w:szCs w:val="22"/>
        </w:rPr>
        <w:t>1</w:t>
      </w:r>
      <w:r w:rsidR="002206C1" w:rsidRPr="0099054B">
        <w:rPr>
          <w:rFonts w:cs="Arial"/>
          <w:sz w:val="22"/>
          <w:szCs w:val="22"/>
        </w:rPr>
        <w:t xml:space="preserve"> de </w:t>
      </w:r>
      <w:r w:rsidR="0099054B" w:rsidRPr="0099054B">
        <w:rPr>
          <w:rFonts w:cs="Arial"/>
          <w:sz w:val="22"/>
          <w:szCs w:val="22"/>
        </w:rPr>
        <w:t>diciembre</w:t>
      </w:r>
      <w:r w:rsidR="00B4194E" w:rsidRPr="0099054B">
        <w:rPr>
          <w:rFonts w:cs="Arial"/>
          <w:sz w:val="22"/>
          <w:szCs w:val="22"/>
        </w:rPr>
        <w:t xml:space="preserve"> </w:t>
      </w:r>
      <w:r w:rsidR="002626F1" w:rsidRPr="0099054B">
        <w:rPr>
          <w:rFonts w:cs="Arial"/>
          <w:sz w:val="22"/>
          <w:szCs w:val="22"/>
        </w:rPr>
        <w:t xml:space="preserve">de </w:t>
      </w:r>
      <w:r w:rsidR="00B4194E" w:rsidRPr="0099054B">
        <w:rPr>
          <w:rFonts w:cs="Arial"/>
          <w:sz w:val="22"/>
          <w:szCs w:val="22"/>
        </w:rPr>
        <w:t xml:space="preserve">2024 </w:t>
      </w:r>
      <w:r w:rsidR="002626F1" w:rsidRPr="0099054B">
        <w:rPr>
          <w:rFonts w:cs="Arial"/>
          <w:sz w:val="22"/>
          <w:szCs w:val="22"/>
        </w:rPr>
        <w:t>de la Comisión Segunda Permanente d</w:t>
      </w:r>
      <w:bookmarkStart w:id="0" w:name="_GoBack"/>
      <w:bookmarkEnd w:id="0"/>
      <w:r w:rsidR="002626F1" w:rsidRPr="0099054B">
        <w:rPr>
          <w:rFonts w:cs="Arial"/>
          <w:sz w:val="22"/>
          <w:szCs w:val="22"/>
        </w:rPr>
        <w:t>e Gobierno, integrada así:</w:t>
      </w:r>
    </w:p>
    <w:p w14:paraId="11A858D2" w14:textId="77777777" w:rsidR="002626F1" w:rsidRPr="0099054B" w:rsidRDefault="002626F1" w:rsidP="00160386">
      <w:pPr>
        <w:jc w:val="both"/>
        <w:rPr>
          <w:rFonts w:cs="Arial"/>
          <w:sz w:val="22"/>
          <w:szCs w:val="22"/>
        </w:rPr>
      </w:pPr>
    </w:p>
    <w:p w14:paraId="55E0DA6F" w14:textId="77777777" w:rsidR="006939FC" w:rsidRPr="0099054B" w:rsidRDefault="006939FC" w:rsidP="00160386">
      <w:pPr>
        <w:jc w:val="both"/>
        <w:rPr>
          <w:rFonts w:cs="Arial"/>
          <w:sz w:val="22"/>
          <w:szCs w:val="22"/>
        </w:rPr>
      </w:pPr>
    </w:p>
    <w:p w14:paraId="789662C3" w14:textId="77777777" w:rsidR="002626F1" w:rsidRPr="0099054B" w:rsidRDefault="002626F1" w:rsidP="002626F1">
      <w:pPr>
        <w:rPr>
          <w:sz w:val="22"/>
          <w:szCs w:val="22"/>
          <w:lang w:val="es-MX"/>
        </w:rPr>
      </w:pPr>
    </w:p>
    <w:p w14:paraId="328B5C2A" w14:textId="45F1F4FD" w:rsidR="002626F1" w:rsidRPr="0099054B" w:rsidRDefault="002626F1" w:rsidP="0043748B">
      <w:pPr>
        <w:jc w:val="center"/>
        <w:rPr>
          <w:sz w:val="22"/>
          <w:szCs w:val="22"/>
          <w:lang w:val="es-MX"/>
        </w:rPr>
      </w:pPr>
      <w:r w:rsidRPr="0099054B">
        <w:rPr>
          <w:rFonts w:cs="Arial"/>
          <w:sz w:val="22"/>
          <w:szCs w:val="22"/>
          <w:lang w:val="es-MX"/>
        </w:rPr>
        <w:t>HONORABLES CONCEJALES INTEGRANTES DE LA COMISIÓN SEGUNDA PERMANENTE DE GOBIERNO</w:t>
      </w:r>
    </w:p>
    <w:p w14:paraId="0E1FD432" w14:textId="77777777" w:rsidR="00321EA6" w:rsidRDefault="00321EA6" w:rsidP="00495ED9">
      <w:pPr>
        <w:rPr>
          <w:sz w:val="20"/>
          <w:lang w:val="es-MX"/>
        </w:rPr>
      </w:pPr>
    </w:p>
    <w:p w14:paraId="722C28B0" w14:textId="77777777" w:rsidR="00321EA6" w:rsidRDefault="00321EA6" w:rsidP="00321EA6">
      <w:pPr>
        <w:widowControl w:val="0"/>
        <w:tabs>
          <w:tab w:val="left" w:pos="839"/>
        </w:tabs>
        <w:autoSpaceDE w:val="0"/>
        <w:autoSpaceDN w:val="0"/>
        <w:spacing w:line="247" w:lineRule="exact"/>
        <w:rPr>
          <w:rFonts w:cs="Arial"/>
          <w:lang w:val="es-CO"/>
        </w:rPr>
      </w:pPr>
    </w:p>
    <w:tbl>
      <w:tblPr>
        <w:tblStyle w:val="Tablaconcuadrcula"/>
        <w:tblW w:w="9732" w:type="dxa"/>
        <w:tblLook w:val="04A0" w:firstRow="1" w:lastRow="0" w:firstColumn="1" w:lastColumn="0" w:noHBand="0" w:noVBand="1"/>
      </w:tblPr>
      <w:tblGrid>
        <w:gridCol w:w="704"/>
        <w:gridCol w:w="4678"/>
        <w:gridCol w:w="4350"/>
      </w:tblGrid>
      <w:tr w:rsidR="00321EA6" w:rsidRPr="0099054B" w14:paraId="4C3D05DC" w14:textId="77777777" w:rsidTr="0099054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1D077" w14:textId="77777777" w:rsidR="00321EA6" w:rsidRPr="0099054B" w:rsidRDefault="00321EA6" w:rsidP="00A252B1">
            <w:pPr>
              <w:widowControl w:val="0"/>
              <w:tabs>
                <w:tab w:val="left" w:pos="839"/>
              </w:tabs>
              <w:autoSpaceDE w:val="0"/>
              <w:autoSpaceDN w:val="0"/>
              <w:rPr>
                <w:rFonts w:cs="Arial"/>
                <w:b/>
                <w:sz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727B1" w14:textId="77777777" w:rsidR="00321EA6" w:rsidRPr="0099054B" w:rsidRDefault="00321EA6" w:rsidP="00A252B1">
            <w:pPr>
              <w:widowControl w:val="0"/>
              <w:tabs>
                <w:tab w:val="left" w:pos="839"/>
              </w:tabs>
              <w:autoSpaceDE w:val="0"/>
              <w:autoSpaceDN w:val="0"/>
              <w:jc w:val="center"/>
              <w:rPr>
                <w:rFonts w:cs="Arial"/>
                <w:b/>
                <w:sz w:val="20"/>
              </w:rPr>
            </w:pPr>
          </w:p>
          <w:p w14:paraId="3BCA8F90" w14:textId="77777777" w:rsidR="00321EA6" w:rsidRPr="0099054B" w:rsidRDefault="00321EA6" w:rsidP="00A252B1">
            <w:pPr>
              <w:widowControl w:val="0"/>
              <w:tabs>
                <w:tab w:val="left" w:pos="839"/>
              </w:tabs>
              <w:autoSpaceDE w:val="0"/>
              <w:autoSpaceDN w:val="0"/>
              <w:jc w:val="center"/>
              <w:rPr>
                <w:rFonts w:cs="Arial"/>
                <w:b/>
                <w:sz w:val="20"/>
              </w:rPr>
            </w:pPr>
            <w:r w:rsidRPr="0099054B">
              <w:rPr>
                <w:rFonts w:cs="Arial"/>
                <w:b/>
                <w:sz w:val="20"/>
              </w:rPr>
              <w:t>NOMBRES Y APELLIDOS DEL CONCEJAL</w:t>
            </w:r>
          </w:p>
          <w:p w14:paraId="64F24E1E" w14:textId="77777777" w:rsidR="00321EA6" w:rsidRPr="0099054B" w:rsidRDefault="00321EA6" w:rsidP="00A252B1">
            <w:pPr>
              <w:widowControl w:val="0"/>
              <w:tabs>
                <w:tab w:val="left" w:pos="839"/>
              </w:tabs>
              <w:autoSpaceDE w:val="0"/>
              <w:autoSpaceDN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BC7B0" w14:textId="77777777" w:rsidR="00321EA6" w:rsidRPr="0099054B" w:rsidRDefault="00321EA6" w:rsidP="00A252B1">
            <w:pPr>
              <w:widowControl w:val="0"/>
              <w:tabs>
                <w:tab w:val="left" w:pos="839"/>
              </w:tabs>
              <w:autoSpaceDE w:val="0"/>
              <w:autoSpaceDN w:val="0"/>
              <w:jc w:val="center"/>
              <w:rPr>
                <w:rFonts w:cs="Arial"/>
                <w:b/>
                <w:sz w:val="20"/>
              </w:rPr>
            </w:pPr>
          </w:p>
          <w:p w14:paraId="5F188F44" w14:textId="77777777" w:rsidR="00321EA6" w:rsidRPr="0099054B" w:rsidRDefault="00321EA6" w:rsidP="00A252B1">
            <w:pPr>
              <w:widowControl w:val="0"/>
              <w:tabs>
                <w:tab w:val="left" w:pos="839"/>
              </w:tabs>
              <w:autoSpaceDE w:val="0"/>
              <w:autoSpaceDN w:val="0"/>
              <w:jc w:val="center"/>
              <w:rPr>
                <w:rFonts w:cs="Arial"/>
                <w:sz w:val="20"/>
              </w:rPr>
            </w:pPr>
            <w:r w:rsidRPr="0099054B">
              <w:rPr>
                <w:rFonts w:cs="Arial"/>
                <w:b/>
                <w:sz w:val="20"/>
              </w:rPr>
              <w:t>BANCADA</w:t>
            </w:r>
          </w:p>
        </w:tc>
      </w:tr>
      <w:tr w:rsidR="00E74C25" w:rsidRPr="0099054B" w14:paraId="46BF9C36" w14:textId="77777777" w:rsidTr="0099054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6A0D0" w14:textId="77777777" w:rsidR="00E74C25" w:rsidRPr="0099054B" w:rsidRDefault="00E74C25" w:rsidP="00A252B1">
            <w:pPr>
              <w:widowControl w:val="0"/>
              <w:tabs>
                <w:tab w:val="left" w:pos="839"/>
              </w:tabs>
              <w:autoSpaceDE w:val="0"/>
              <w:autoSpaceDN w:val="0"/>
              <w:rPr>
                <w:rFonts w:cs="Arial"/>
                <w:sz w:val="20"/>
              </w:rPr>
            </w:pPr>
            <w:r w:rsidRPr="0099054B">
              <w:rPr>
                <w:rFonts w:cs="Arial"/>
                <w:sz w:val="20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427DF" w14:textId="1E51FB69" w:rsidR="00E74C25" w:rsidRPr="0099054B" w:rsidRDefault="002206C1" w:rsidP="00A252B1">
            <w:pPr>
              <w:widowControl w:val="0"/>
              <w:tabs>
                <w:tab w:val="left" w:pos="839"/>
              </w:tabs>
              <w:autoSpaceDE w:val="0"/>
              <w:autoSpaceDN w:val="0"/>
              <w:rPr>
                <w:rFonts w:cs="Arial"/>
                <w:sz w:val="20"/>
              </w:rPr>
            </w:pPr>
            <w:r w:rsidRPr="0099054B">
              <w:rPr>
                <w:rFonts w:cs="Arial"/>
                <w:sz w:val="20"/>
              </w:rPr>
              <w:t>SAMIR JOSÉ ABISAMBRA VESGA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A8DD2" w14:textId="64B02B96" w:rsidR="00E74C25" w:rsidRPr="0099054B" w:rsidRDefault="00E74C25" w:rsidP="00A252B1">
            <w:pPr>
              <w:widowControl w:val="0"/>
              <w:tabs>
                <w:tab w:val="left" w:pos="839"/>
              </w:tabs>
              <w:autoSpaceDE w:val="0"/>
              <w:autoSpaceDN w:val="0"/>
              <w:rPr>
                <w:rFonts w:cs="Arial"/>
                <w:sz w:val="20"/>
              </w:rPr>
            </w:pPr>
            <w:r w:rsidRPr="0099054B">
              <w:rPr>
                <w:rFonts w:cs="Arial"/>
                <w:sz w:val="20"/>
              </w:rPr>
              <w:t>PARTIDO LIBERAL COLOMBIANO</w:t>
            </w:r>
          </w:p>
        </w:tc>
      </w:tr>
      <w:tr w:rsidR="00E74C25" w:rsidRPr="0099054B" w14:paraId="678EFBC5" w14:textId="77777777" w:rsidTr="0099054B">
        <w:trPr>
          <w:trHeight w:val="26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8A52D" w14:textId="77777777" w:rsidR="00E74C25" w:rsidRPr="0099054B" w:rsidRDefault="00E74C25" w:rsidP="00A252B1">
            <w:pPr>
              <w:widowControl w:val="0"/>
              <w:tabs>
                <w:tab w:val="left" w:pos="839"/>
              </w:tabs>
              <w:autoSpaceDE w:val="0"/>
              <w:autoSpaceDN w:val="0"/>
              <w:rPr>
                <w:rFonts w:cs="Arial"/>
                <w:sz w:val="20"/>
              </w:rPr>
            </w:pPr>
            <w:r w:rsidRPr="0099054B">
              <w:rPr>
                <w:rFonts w:cs="Arial"/>
                <w:sz w:val="20"/>
              </w:rPr>
              <w:t>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575DA" w14:textId="0C27815F" w:rsidR="00E74C25" w:rsidRPr="0099054B" w:rsidRDefault="002206C1" w:rsidP="00A252B1">
            <w:pPr>
              <w:jc w:val="both"/>
              <w:rPr>
                <w:sz w:val="20"/>
              </w:rPr>
            </w:pPr>
            <w:r w:rsidRPr="0099054B">
              <w:rPr>
                <w:sz w:val="20"/>
              </w:rPr>
              <w:t>HUMBERTO RAFAEL AMÍN MARTELO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7297B" w14:textId="540D9779" w:rsidR="00E74C25" w:rsidRPr="0099054B" w:rsidRDefault="00E74C25" w:rsidP="00A252B1">
            <w:pPr>
              <w:widowControl w:val="0"/>
              <w:tabs>
                <w:tab w:val="left" w:pos="839"/>
              </w:tabs>
              <w:autoSpaceDE w:val="0"/>
              <w:autoSpaceDN w:val="0"/>
              <w:rPr>
                <w:rFonts w:cs="Arial"/>
                <w:sz w:val="20"/>
              </w:rPr>
            </w:pPr>
            <w:r w:rsidRPr="0099054B">
              <w:rPr>
                <w:rFonts w:cs="Arial"/>
                <w:sz w:val="20"/>
              </w:rPr>
              <w:t xml:space="preserve">PARTIDO </w:t>
            </w:r>
            <w:r w:rsidR="002206C1" w:rsidRPr="0099054B">
              <w:rPr>
                <w:rFonts w:cs="Arial"/>
                <w:sz w:val="20"/>
              </w:rPr>
              <w:t>CENTRO DEMOCRÁTICO</w:t>
            </w:r>
          </w:p>
        </w:tc>
      </w:tr>
      <w:tr w:rsidR="00E74C25" w:rsidRPr="0099054B" w14:paraId="1A1DA5F5" w14:textId="77777777" w:rsidTr="0099054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D9539" w14:textId="77777777" w:rsidR="00E74C25" w:rsidRPr="0099054B" w:rsidRDefault="00E74C25" w:rsidP="00A252B1">
            <w:pPr>
              <w:widowControl w:val="0"/>
              <w:tabs>
                <w:tab w:val="left" w:pos="839"/>
              </w:tabs>
              <w:autoSpaceDE w:val="0"/>
              <w:autoSpaceDN w:val="0"/>
              <w:rPr>
                <w:rFonts w:cs="Arial"/>
                <w:sz w:val="20"/>
              </w:rPr>
            </w:pPr>
            <w:r w:rsidRPr="0099054B">
              <w:rPr>
                <w:rFonts w:cs="Arial"/>
                <w:sz w:val="20"/>
              </w:rPr>
              <w:t>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291AF" w14:textId="45B4180E" w:rsidR="00E74C25" w:rsidRPr="0099054B" w:rsidRDefault="002206C1" w:rsidP="00A252B1">
            <w:pPr>
              <w:widowControl w:val="0"/>
              <w:tabs>
                <w:tab w:val="left" w:pos="839"/>
              </w:tabs>
              <w:autoSpaceDE w:val="0"/>
              <w:autoSpaceDN w:val="0"/>
              <w:rPr>
                <w:rFonts w:cs="Arial"/>
                <w:sz w:val="20"/>
              </w:rPr>
            </w:pPr>
            <w:r w:rsidRPr="0099054B">
              <w:rPr>
                <w:rFonts w:cs="Arial"/>
                <w:sz w:val="20"/>
              </w:rPr>
              <w:t>EDWARD ANÍBAL ARIAS RUBIO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BC8A7" w14:textId="7E37FD08" w:rsidR="00E74C25" w:rsidRPr="0099054B" w:rsidRDefault="00E74C25" w:rsidP="00A252B1">
            <w:pPr>
              <w:widowControl w:val="0"/>
              <w:tabs>
                <w:tab w:val="left" w:pos="839"/>
              </w:tabs>
              <w:autoSpaceDE w:val="0"/>
              <w:autoSpaceDN w:val="0"/>
              <w:rPr>
                <w:rFonts w:cs="Arial"/>
                <w:sz w:val="20"/>
              </w:rPr>
            </w:pPr>
            <w:r w:rsidRPr="0099054B">
              <w:rPr>
                <w:rFonts w:cs="Arial"/>
                <w:sz w:val="20"/>
              </w:rPr>
              <w:t xml:space="preserve">PARTIDO </w:t>
            </w:r>
            <w:r w:rsidR="002206C1" w:rsidRPr="0099054B">
              <w:rPr>
                <w:rFonts w:cs="Arial"/>
                <w:sz w:val="20"/>
              </w:rPr>
              <w:t>ALIANZA VERDE</w:t>
            </w:r>
          </w:p>
        </w:tc>
      </w:tr>
      <w:tr w:rsidR="00E74C25" w:rsidRPr="0099054B" w14:paraId="028D6E97" w14:textId="77777777" w:rsidTr="0099054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46212" w14:textId="77777777" w:rsidR="00E74C25" w:rsidRPr="0099054B" w:rsidRDefault="00E74C25" w:rsidP="00A252B1">
            <w:pPr>
              <w:widowControl w:val="0"/>
              <w:tabs>
                <w:tab w:val="left" w:pos="839"/>
              </w:tabs>
              <w:autoSpaceDE w:val="0"/>
              <w:autoSpaceDN w:val="0"/>
              <w:rPr>
                <w:rFonts w:cs="Arial"/>
                <w:sz w:val="20"/>
              </w:rPr>
            </w:pPr>
            <w:r w:rsidRPr="0099054B">
              <w:rPr>
                <w:rFonts w:cs="Arial"/>
                <w:sz w:val="20"/>
              </w:rPr>
              <w:t>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343F9" w14:textId="43B15167" w:rsidR="00E74C25" w:rsidRPr="0099054B" w:rsidRDefault="002206C1" w:rsidP="00A252B1">
            <w:pPr>
              <w:widowControl w:val="0"/>
              <w:tabs>
                <w:tab w:val="left" w:pos="839"/>
              </w:tabs>
              <w:autoSpaceDE w:val="0"/>
              <w:autoSpaceDN w:val="0"/>
              <w:rPr>
                <w:rFonts w:cs="Arial"/>
                <w:sz w:val="20"/>
              </w:rPr>
            </w:pPr>
            <w:r w:rsidRPr="0099054B">
              <w:rPr>
                <w:rFonts w:cs="Arial"/>
                <w:sz w:val="20"/>
              </w:rPr>
              <w:t>JUAN JAVIER BAENA MERLANO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395FB" w14:textId="7A6BF51A" w:rsidR="00E74C25" w:rsidRPr="0099054B" w:rsidRDefault="001E27A4" w:rsidP="00A252B1">
            <w:pPr>
              <w:widowControl w:val="0"/>
              <w:tabs>
                <w:tab w:val="left" w:pos="839"/>
              </w:tabs>
              <w:autoSpaceDE w:val="0"/>
              <w:autoSpaceDN w:val="0"/>
              <w:rPr>
                <w:rFonts w:cs="Arial"/>
                <w:sz w:val="20"/>
              </w:rPr>
            </w:pPr>
            <w:r w:rsidRPr="0099054B">
              <w:rPr>
                <w:rFonts w:cs="Arial"/>
                <w:sz w:val="20"/>
              </w:rPr>
              <w:t xml:space="preserve">PARTIDO </w:t>
            </w:r>
            <w:r w:rsidR="002206C1" w:rsidRPr="0099054B">
              <w:rPr>
                <w:rFonts w:cs="Arial"/>
                <w:sz w:val="20"/>
              </w:rPr>
              <w:t>NUEVO LIBERALISMO</w:t>
            </w:r>
          </w:p>
        </w:tc>
      </w:tr>
      <w:tr w:rsidR="001E27A4" w:rsidRPr="0099054B" w14:paraId="73D8B6DC" w14:textId="77777777" w:rsidTr="0099054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8575F" w14:textId="77777777" w:rsidR="001E27A4" w:rsidRPr="0099054B" w:rsidRDefault="001E27A4" w:rsidP="00A252B1">
            <w:pPr>
              <w:widowControl w:val="0"/>
              <w:tabs>
                <w:tab w:val="left" w:pos="839"/>
              </w:tabs>
              <w:autoSpaceDE w:val="0"/>
              <w:autoSpaceDN w:val="0"/>
              <w:rPr>
                <w:rFonts w:cs="Arial"/>
                <w:sz w:val="20"/>
              </w:rPr>
            </w:pPr>
            <w:r w:rsidRPr="0099054B">
              <w:rPr>
                <w:rFonts w:cs="Arial"/>
                <w:sz w:val="20"/>
              </w:rPr>
              <w:t>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C9A0D" w14:textId="46EAF0FD" w:rsidR="001E27A4" w:rsidRPr="0099054B" w:rsidRDefault="002206C1" w:rsidP="00A252B1">
            <w:pPr>
              <w:jc w:val="both"/>
              <w:rPr>
                <w:sz w:val="20"/>
              </w:rPr>
            </w:pPr>
            <w:r w:rsidRPr="0099054B">
              <w:rPr>
                <w:sz w:val="20"/>
              </w:rPr>
              <w:t>ÓSCAR FERNANDO BASTIDAS JACANAMIJOY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EBA94" w14:textId="63DD604A" w:rsidR="001E27A4" w:rsidRPr="0099054B" w:rsidRDefault="008214A4" w:rsidP="00A252B1">
            <w:pPr>
              <w:widowControl w:val="0"/>
              <w:tabs>
                <w:tab w:val="left" w:pos="839"/>
              </w:tabs>
              <w:autoSpaceDE w:val="0"/>
              <w:autoSpaceDN w:val="0"/>
              <w:rPr>
                <w:rFonts w:cs="Arial"/>
                <w:sz w:val="20"/>
              </w:rPr>
            </w:pPr>
            <w:r w:rsidRPr="0099054B">
              <w:rPr>
                <w:rFonts w:cs="Arial"/>
                <w:sz w:val="20"/>
              </w:rPr>
              <w:t>PARTIDO PACTO HISTORICO</w:t>
            </w:r>
          </w:p>
        </w:tc>
      </w:tr>
      <w:tr w:rsidR="001E27A4" w:rsidRPr="0099054B" w14:paraId="2F1C2AD4" w14:textId="77777777" w:rsidTr="0099054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C1E84" w14:textId="77777777" w:rsidR="001E27A4" w:rsidRPr="0099054B" w:rsidRDefault="001E27A4" w:rsidP="00A252B1">
            <w:pPr>
              <w:widowControl w:val="0"/>
              <w:tabs>
                <w:tab w:val="left" w:pos="839"/>
              </w:tabs>
              <w:autoSpaceDE w:val="0"/>
              <w:autoSpaceDN w:val="0"/>
              <w:rPr>
                <w:rFonts w:cs="Arial"/>
                <w:sz w:val="20"/>
              </w:rPr>
            </w:pPr>
            <w:r w:rsidRPr="0099054B">
              <w:rPr>
                <w:rFonts w:cs="Arial"/>
                <w:sz w:val="20"/>
              </w:rPr>
              <w:t>6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B8CE4" w14:textId="0058B62C" w:rsidR="001E27A4" w:rsidRPr="0099054B" w:rsidRDefault="008214A4" w:rsidP="00A252B1">
            <w:pPr>
              <w:widowControl w:val="0"/>
              <w:tabs>
                <w:tab w:val="left" w:pos="839"/>
              </w:tabs>
              <w:autoSpaceDE w:val="0"/>
              <w:autoSpaceDN w:val="0"/>
              <w:rPr>
                <w:rFonts w:cs="Arial"/>
                <w:sz w:val="20"/>
              </w:rPr>
            </w:pPr>
            <w:r w:rsidRPr="0099054B">
              <w:rPr>
                <w:rFonts w:cs="Arial"/>
                <w:sz w:val="20"/>
              </w:rPr>
              <w:t xml:space="preserve">ANDRÉS </w:t>
            </w:r>
            <w:r w:rsidR="00FC7A7C" w:rsidRPr="0099054B">
              <w:rPr>
                <w:rFonts w:cs="Arial"/>
                <w:sz w:val="20"/>
              </w:rPr>
              <w:t xml:space="preserve">LEANDRO </w:t>
            </w:r>
            <w:r w:rsidRPr="0099054B">
              <w:rPr>
                <w:rFonts w:cs="Arial"/>
                <w:sz w:val="20"/>
              </w:rPr>
              <w:t>CASTELLANOS SERRANO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8BFA0" w14:textId="3F4CCC7B" w:rsidR="001E27A4" w:rsidRPr="0099054B" w:rsidRDefault="001E27A4" w:rsidP="00A252B1">
            <w:pPr>
              <w:widowControl w:val="0"/>
              <w:tabs>
                <w:tab w:val="left" w:pos="839"/>
              </w:tabs>
              <w:autoSpaceDE w:val="0"/>
              <w:autoSpaceDN w:val="0"/>
              <w:rPr>
                <w:rFonts w:cs="Arial"/>
                <w:sz w:val="20"/>
              </w:rPr>
            </w:pPr>
            <w:r w:rsidRPr="0099054B">
              <w:rPr>
                <w:rFonts w:cs="Arial"/>
                <w:sz w:val="20"/>
              </w:rPr>
              <w:t xml:space="preserve">PARTIDO </w:t>
            </w:r>
            <w:r w:rsidR="008214A4" w:rsidRPr="0099054B">
              <w:rPr>
                <w:rFonts w:cs="Arial"/>
                <w:sz w:val="20"/>
              </w:rPr>
              <w:t>ALIANZA VERDE</w:t>
            </w:r>
          </w:p>
        </w:tc>
      </w:tr>
      <w:tr w:rsidR="001E27A4" w:rsidRPr="0099054B" w14:paraId="41124593" w14:textId="77777777" w:rsidTr="0099054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3C85A" w14:textId="77777777" w:rsidR="001E27A4" w:rsidRPr="0099054B" w:rsidRDefault="001E27A4" w:rsidP="00A252B1">
            <w:pPr>
              <w:widowControl w:val="0"/>
              <w:tabs>
                <w:tab w:val="left" w:pos="839"/>
              </w:tabs>
              <w:autoSpaceDE w:val="0"/>
              <w:autoSpaceDN w:val="0"/>
              <w:rPr>
                <w:rFonts w:cs="Arial"/>
                <w:sz w:val="20"/>
              </w:rPr>
            </w:pPr>
            <w:r w:rsidRPr="0099054B">
              <w:rPr>
                <w:rFonts w:cs="Arial"/>
                <w:sz w:val="20"/>
              </w:rPr>
              <w:t>7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A0D85" w14:textId="1B786E83" w:rsidR="001E27A4" w:rsidRPr="0099054B" w:rsidRDefault="008214A4" w:rsidP="00A252B1">
            <w:pPr>
              <w:jc w:val="both"/>
              <w:rPr>
                <w:sz w:val="20"/>
              </w:rPr>
            </w:pPr>
            <w:r w:rsidRPr="0099054B">
              <w:rPr>
                <w:sz w:val="20"/>
              </w:rPr>
              <w:t>DARÍO FERNANDO CEPEDA PEÑA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58594" w14:textId="0DDED15E" w:rsidR="001E27A4" w:rsidRPr="0099054B" w:rsidRDefault="001E27A4" w:rsidP="00A252B1">
            <w:pPr>
              <w:widowControl w:val="0"/>
              <w:tabs>
                <w:tab w:val="left" w:pos="839"/>
              </w:tabs>
              <w:autoSpaceDE w:val="0"/>
              <w:autoSpaceDN w:val="0"/>
              <w:rPr>
                <w:rFonts w:cs="Arial"/>
                <w:sz w:val="20"/>
              </w:rPr>
            </w:pPr>
            <w:r w:rsidRPr="0099054B">
              <w:rPr>
                <w:rFonts w:cs="Arial"/>
                <w:sz w:val="20"/>
              </w:rPr>
              <w:t>PARTIDO LIBERAL COLOMBIANO</w:t>
            </w:r>
          </w:p>
        </w:tc>
      </w:tr>
      <w:tr w:rsidR="001E27A4" w:rsidRPr="0099054B" w14:paraId="77423262" w14:textId="77777777" w:rsidTr="0099054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3E4D4" w14:textId="77777777" w:rsidR="001E27A4" w:rsidRPr="0099054B" w:rsidRDefault="001E27A4" w:rsidP="00A252B1">
            <w:pPr>
              <w:widowControl w:val="0"/>
              <w:tabs>
                <w:tab w:val="left" w:pos="839"/>
              </w:tabs>
              <w:autoSpaceDE w:val="0"/>
              <w:autoSpaceDN w:val="0"/>
              <w:rPr>
                <w:rFonts w:cs="Arial"/>
                <w:sz w:val="20"/>
              </w:rPr>
            </w:pPr>
            <w:r w:rsidRPr="0099054B">
              <w:rPr>
                <w:rFonts w:cs="Arial"/>
                <w:sz w:val="20"/>
              </w:rPr>
              <w:t>8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E7D59" w14:textId="2E551051" w:rsidR="001E27A4" w:rsidRPr="0099054B" w:rsidRDefault="008214A4" w:rsidP="00A252B1">
            <w:pPr>
              <w:jc w:val="both"/>
              <w:rPr>
                <w:sz w:val="20"/>
              </w:rPr>
            </w:pPr>
            <w:r w:rsidRPr="0099054B">
              <w:rPr>
                <w:sz w:val="20"/>
              </w:rPr>
              <w:t>RICARDO ANDRÉS CORREA MÓJICA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B7B32" w14:textId="056AC0D6" w:rsidR="001E27A4" w:rsidRPr="0099054B" w:rsidRDefault="001E27A4" w:rsidP="00A252B1">
            <w:pPr>
              <w:widowControl w:val="0"/>
              <w:tabs>
                <w:tab w:val="left" w:pos="839"/>
              </w:tabs>
              <w:autoSpaceDE w:val="0"/>
              <w:autoSpaceDN w:val="0"/>
              <w:rPr>
                <w:rFonts w:cs="Arial"/>
                <w:sz w:val="20"/>
              </w:rPr>
            </w:pPr>
            <w:r w:rsidRPr="0099054B">
              <w:rPr>
                <w:rFonts w:cs="Arial"/>
                <w:sz w:val="20"/>
              </w:rPr>
              <w:t xml:space="preserve">PARTIDO </w:t>
            </w:r>
            <w:r w:rsidR="008214A4" w:rsidRPr="0099054B">
              <w:rPr>
                <w:rFonts w:cs="Arial"/>
                <w:sz w:val="20"/>
              </w:rPr>
              <w:t>NUEVO LIBERALISMO</w:t>
            </w:r>
          </w:p>
        </w:tc>
      </w:tr>
      <w:tr w:rsidR="001E27A4" w:rsidRPr="0099054B" w14:paraId="79539275" w14:textId="77777777" w:rsidTr="0099054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3D84E" w14:textId="77777777" w:rsidR="001E27A4" w:rsidRPr="0099054B" w:rsidRDefault="001E27A4" w:rsidP="00A252B1">
            <w:pPr>
              <w:widowControl w:val="0"/>
              <w:tabs>
                <w:tab w:val="left" w:pos="839"/>
              </w:tabs>
              <w:autoSpaceDE w:val="0"/>
              <w:autoSpaceDN w:val="0"/>
              <w:rPr>
                <w:rFonts w:cs="Arial"/>
                <w:sz w:val="20"/>
              </w:rPr>
            </w:pPr>
            <w:r w:rsidRPr="0099054B">
              <w:rPr>
                <w:rFonts w:cs="Arial"/>
                <w:sz w:val="20"/>
              </w:rPr>
              <w:t>9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E082B" w14:textId="02D256F7" w:rsidR="001E27A4" w:rsidRPr="0099054B" w:rsidRDefault="008214A4" w:rsidP="00A252B1">
            <w:pPr>
              <w:jc w:val="both"/>
              <w:rPr>
                <w:sz w:val="20"/>
              </w:rPr>
            </w:pPr>
            <w:r w:rsidRPr="0099054B">
              <w:rPr>
                <w:sz w:val="20"/>
              </w:rPr>
              <w:t>JOSÉ DEL CARMEN CUESTA NOVOA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C3FAC" w14:textId="0BE3DCB0" w:rsidR="001E27A4" w:rsidRPr="0099054B" w:rsidRDefault="001E27A4" w:rsidP="00A252B1">
            <w:pPr>
              <w:widowControl w:val="0"/>
              <w:tabs>
                <w:tab w:val="left" w:pos="839"/>
              </w:tabs>
              <w:autoSpaceDE w:val="0"/>
              <w:autoSpaceDN w:val="0"/>
              <w:rPr>
                <w:rFonts w:cs="Arial"/>
                <w:sz w:val="20"/>
              </w:rPr>
            </w:pPr>
            <w:r w:rsidRPr="0099054B">
              <w:rPr>
                <w:rFonts w:cs="Arial"/>
                <w:sz w:val="20"/>
              </w:rPr>
              <w:t xml:space="preserve">PARTIDO </w:t>
            </w:r>
            <w:r w:rsidR="008214A4" w:rsidRPr="0099054B">
              <w:rPr>
                <w:rFonts w:cs="Arial"/>
                <w:sz w:val="20"/>
              </w:rPr>
              <w:t>PACTO HISTORICO</w:t>
            </w:r>
          </w:p>
        </w:tc>
      </w:tr>
      <w:tr w:rsidR="001E27A4" w:rsidRPr="0099054B" w14:paraId="5E22DAFF" w14:textId="77777777" w:rsidTr="0099054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67EB4" w14:textId="77777777" w:rsidR="001E27A4" w:rsidRPr="0099054B" w:rsidRDefault="001E27A4" w:rsidP="00A252B1">
            <w:pPr>
              <w:widowControl w:val="0"/>
              <w:tabs>
                <w:tab w:val="left" w:pos="839"/>
              </w:tabs>
              <w:autoSpaceDE w:val="0"/>
              <w:autoSpaceDN w:val="0"/>
              <w:rPr>
                <w:rFonts w:cs="Arial"/>
                <w:sz w:val="20"/>
              </w:rPr>
            </w:pPr>
            <w:r w:rsidRPr="0099054B">
              <w:rPr>
                <w:rFonts w:cs="Arial"/>
                <w:sz w:val="20"/>
              </w:rPr>
              <w:t>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77DF4" w14:textId="726E0A6E" w:rsidR="001E27A4" w:rsidRPr="0099054B" w:rsidRDefault="008214A4" w:rsidP="00A252B1">
            <w:pPr>
              <w:jc w:val="both"/>
              <w:rPr>
                <w:sz w:val="20"/>
              </w:rPr>
            </w:pPr>
            <w:r w:rsidRPr="0099054B">
              <w:rPr>
                <w:sz w:val="20"/>
              </w:rPr>
              <w:t>DIANA MARCELA DIAGO QUAQUETA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7ED2E" w14:textId="34EE29A4" w:rsidR="001E27A4" w:rsidRPr="0099054B" w:rsidRDefault="001E27A4" w:rsidP="00A252B1">
            <w:pPr>
              <w:widowControl w:val="0"/>
              <w:tabs>
                <w:tab w:val="left" w:pos="839"/>
              </w:tabs>
              <w:autoSpaceDE w:val="0"/>
              <w:autoSpaceDN w:val="0"/>
              <w:rPr>
                <w:rFonts w:cs="Arial"/>
                <w:sz w:val="20"/>
              </w:rPr>
            </w:pPr>
            <w:r w:rsidRPr="0099054B">
              <w:rPr>
                <w:rFonts w:cs="Arial"/>
                <w:sz w:val="20"/>
              </w:rPr>
              <w:t xml:space="preserve">PARTIDO </w:t>
            </w:r>
            <w:r w:rsidR="008214A4" w:rsidRPr="0099054B">
              <w:rPr>
                <w:rFonts w:cs="Arial"/>
                <w:sz w:val="20"/>
              </w:rPr>
              <w:t>CENTRO DEMOCRÁTICO</w:t>
            </w:r>
          </w:p>
        </w:tc>
      </w:tr>
      <w:tr w:rsidR="001E27A4" w:rsidRPr="0099054B" w14:paraId="208996A8" w14:textId="77777777" w:rsidTr="0099054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847F1" w14:textId="77777777" w:rsidR="001E27A4" w:rsidRPr="0099054B" w:rsidRDefault="001E27A4" w:rsidP="00A252B1">
            <w:pPr>
              <w:widowControl w:val="0"/>
              <w:tabs>
                <w:tab w:val="left" w:pos="839"/>
              </w:tabs>
              <w:autoSpaceDE w:val="0"/>
              <w:autoSpaceDN w:val="0"/>
              <w:rPr>
                <w:rFonts w:cs="Arial"/>
                <w:sz w:val="20"/>
              </w:rPr>
            </w:pPr>
            <w:r w:rsidRPr="0099054B">
              <w:rPr>
                <w:rFonts w:cs="Arial"/>
                <w:sz w:val="20"/>
              </w:rPr>
              <w:t>11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CEA8D" w14:textId="45E44BFB" w:rsidR="001E27A4" w:rsidRPr="0099054B" w:rsidRDefault="008214A4" w:rsidP="00A252B1">
            <w:pPr>
              <w:jc w:val="both"/>
              <w:rPr>
                <w:sz w:val="20"/>
              </w:rPr>
            </w:pPr>
            <w:r w:rsidRPr="0099054B">
              <w:rPr>
                <w:sz w:val="20"/>
              </w:rPr>
              <w:t>ROLANDO ALBERTO GONZÁLEZ GARCÍA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F02C2" w14:textId="7EECD17A" w:rsidR="001E27A4" w:rsidRPr="0099054B" w:rsidRDefault="001E27A4" w:rsidP="00A252B1">
            <w:pPr>
              <w:widowControl w:val="0"/>
              <w:tabs>
                <w:tab w:val="left" w:pos="839"/>
              </w:tabs>
              <w:autoSpaceDE w:val="0"/>
              <w:autoSpaceDN w:val="0"/>
              <w:rPr>
                <w:rFonts w:cs="Arial"/>
                <w:sz w:val="20"/>
              </w:rPr>
            </w:pPr>
            <w:r w:rsidRPr="0099054B">
              <w:rPr>
                <w:rFonts w:cs="Arial"/>
                <w:sz w:val="20"/>
              </w:rPr>
              <w:t xml:space="preserve">PARTIDO </w:t>
            </w:r>
            <w:r w:rsidR="008214A4" w:rsidRPr="0099054B">
              <w:rPr>
                <w:rFonts w:cs="Arial"/>
                <w:sz w:val="20"/>
              </w:rPr>
              <w:t>CAMBIO RADICAL</w:t>
            </w:r>
          </w:p>
        </w:tc>
      </w:tr>
      <w:tr w:rsidR="001E27A4" w:rsidRPr="0099054B" w14:paraId="33EFD9B5" w14:textId="77777777" w:rsidTr="0099054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57E20" w14:textId="77777777" w:rsidR="001E27A4" w:rsidRPr="0099054B" w:rsidRDefault="001E27A4" w:rsidP="00A252B1">
            <w:pPr>
              <w:widowControl w:val="0"/>
              <w:tabs>
                <w:tab w:val="left" w:pos="839"/>
              </w:tabs>
              <w:autoSpaceDE w:val="0"/>
              <w:autoSpaceDN w:val="0"/>
              <w:rPr>
                <w:rFonts w:cs="Arial"/>
                <w:sz w:val="20"/>
              </w:rPr>
            </w:pPr>
            <w:r w:rsidRPr="0099054B">
              <w:rPr>
                <w:rFonts w:cs="Arial"/>
                <w:sz w:val="20"/>
              </w:rPr>
              <w:t>12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47C53" w14:textId="7E75006A" w:rsidR="001E27A4" w:rsidRPr="0099054B" w:rsidRDefault="001E27A4" w:rsidP="00A252B1">
            <w:pPr>
              <w:widowControl w:val="0"/>
              <w:tabs>
                <w:tab w:val="left" w:pos="839"/>
              </w:tabs>
              <w:autoSpaceDE w:val="0"/>
              <w:autoSpaceDN w:val="0"/>
              <w:rPr>
                <w:rFonts w:cs="Arial"/>
                <w:sz w:val="20"/>
              </w:rPr>
            </w:pPr>
            <w:r w:rsidRPr="0099054B">
              <w:rPr>
                <w:rFonts w:cs="Arial"/>
                <w:sz w:val="20"/>
              </w:rPr>
              <w:t>J</w:t>
            </w:r>
            <w:r w:rsidR="008214A4" w:rsidRPr="0099054B">
              <w:rPr>
                <w:rFonts w:cs="Arial"/>
                <w:sz w:val="20"/>
              </w:rPr>
              <w:t>UAN JAVIER OVIEDO ARANGO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248CE" w14:textId="4FA7D555" w:rsidR="001E27A4" w:rsidRPr="0099054B" w:rsidRDefault="001E27A4" w:rsidP="00A252B1">
            <w:pPr>
              <w:widowControl w:val="0"/>
              <w:tabs>
                <w:tab w:val="left" w:pos="839"/>
              </w:tabs>
              <w:autoSpaceDE w:val="0"/>
              <w:autoSpaceDN w:val="0"/>
              <w:rPr>
                <w:rFonts w:cs="Arial"/>
                <w:sz w:val="20"/>
              </w:rPr>
            </w:pPr>
            <w:r w:rsidRPr="0099054B">
              <w:rPr>
                <w:rFonts w:cs="Arial"/>
                <w:sz w:val="20"/>
              </w:rPr>
              <w:t xml:space="preserve">PARTIDO </w:t>
            </w:r>
            <w:r w:rsidR="008214A4" w:rsidRPr="0099054B">
              <w:rPr>
                <w:rFonts w:cs="Arial"/>
                <w:sz w:val="20"/>
              </w:rPr>
              <w:t>CON TODA POR BOGOTA</w:t>
            </w:r>
          </w:p>
        </w:tc>
      </w:tr>
      <w:tr w:rsidR="001E27A4" w:rsidRPr="0099054B" w14:paraId="4642199F" w14:textId="77777777" w:rsidTr="0099054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FCA8D" w14:textId="77777777" w:rsidR="001E27A4" w:rsidRPr="0099054B" w:rsidRDefault="001E27A4" w:rsidP="00A252B1">
            <w:pPr>
              <w:widowControl w:val="0"/>
              <w:tabs>
                <w:tab w:val="left" w:pos="839"/>
              </w:tabs>
              <w:autoSpaceDE w:val="0"/>
              <w:autoSpaceDN w:val="0"/>
              <w:rPr>
                <w:rFonts w:cs="Arial"/>
                <w:sz w:val="20"/>
              </w:rPr>
            </w:pPr>
            <w:r w:rsidRPr="0099054B">
              <w:rPr>
                <w:rFonts w:cs="Arial"/>
                <w:sz w:val="20"/>
              </w:rPr>
              <w:t>13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A35E0" w14:textId="33894550" w:rsidR="001E27A4" w:rsidRPr="0099054B" w:rsidRDefault="008214A4" w:rsidP="00A252B1">
            <w:pPr>
              <w:jc w:val="both"/>
              <w:rPr>
                <w:sz w:val="20"/>
              </w:rPr>
            </w:pPr>
            <w:r w:rsidRPr="0099054B">
              <w:rPr>
                <w:sz w:val="20"/>
              </w:rPr>
              <w:t>QUENA MARÍA RIBADENEIRA MIÑO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1A41F" w14:textId="6AC466F4" w:rsidR="001E27A4" w:rsidRPr="0099054B" w:rsidRDefault="001E27A4" w:rsidP="00A252B1">
            <w:pPr>
              <w:widowControl w:val="0"/>
              <w:tabs>
                <w:tab w:val="left" w:pos="839"/>
              </w:tabs>
              <w:autoSpaceDE w:val="0"/>
              <w:autoSpaceDN w:val="0"/>
              <w:rPr>
                <w:rFonts w:cs="Arial"/>
                <w:sz w:val="20"/>
              </w:rPr>
            </w:pPr>
            <w:r w:rsidRPr="0099054B">
              <w:rPr>
                <w:rFonts w:cs="Arial"/>
                <w:sz w:val="20"/>
              </w:rPr>
              <w:t xml:space="preserve">PARTIDO </w:t>
            </w:r>
            <w:r w:rsidR="008214A4" w:rsidRPr="0099054B">
              <w:rPr>
                <w:rFonts w:cs="Arial"/>
                <w:sz w:val="20"/>
              </w:rPr>
              <w:t>PACTO HISTORICO</w:t>
            </w:r>
          </w:p>
        </w:tc>
      </w:tr>
      <w:tr w:rsidR="001E27A4" w:rsidRPr="0099054B" w14:paraId="32DE8E07" w14:textId="77777777" w:rsidTr="0099054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DB2DD" w14:textId="77777777" w:rsidR="001E27A4" w:rsidRPr="0099054B" w:rsidRDefault="001E27A4" w:rsidP="00A252B1">
            <w:pPr>
              <w:widowControl w:val="0"/>
              <w:tabs>
                <w:tab w:val="left" w:pos="839"/>
              </w:tabs>
              <w:autoSpaceDE w:val="0"/>
              <w:autoSpaceDN w:val="0"/>
              <w:rPr>
                <w:rFonts w:cs="Arial"/>
                <w:sz w:val="20"/>
              </w:rPr>
            </w:pPr>
            <w:r w:rsidRPr="0099054B">
              <w:rPr>
                <w:rFonts w:cs="Arial"/>
                <w:sz w:val="20"/>
              </w:rPr>
              <w:t>14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3BAC8" w14:textId="5664172C" w:rsidR="001E27A4" w:rsidRPr="0099054B" w:rsidRDefault="008214A4" w:rsidP="00A252B1">
            <w:pPr>
              <w:widowControl w:val="0"/>
              <w:tabs>
                <w:tab w:val="left" w:pos="839"/>
              </w:tabs>
              <w:autoSpaceDE w:val="0"/>
              <w:autoSpaceDN w:val="0"/>
              <w:rPr>
                <w:rFonts w:cs="Arial"/>
                <w:sz w:val="20"/>
              </w:rPr>
            </w:pPr>
            <w:r w:rsidRPr="0099054B">
              <w:rPr>
                <w:rFonts w:cs="Arial"/>
                <w:sz w:val="20"/>
              </w:rPr>
              <w:t>EMEL ROJAS CASTILLO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12CBF" w14:textId="7F8F74DA" w:rsidR="001E27A4" w:rsidRPr="0099054B" w:rsidRDefault="008214A4" w:rsidP="00A252B1">
            <w:pPr>
              <w:widowControl w:val="0"/>
              <w:tabs>
                <w:tab w:val="left" w:pos="839"/>
              </w:tabs>
              <w:autoSpaceDE w:val="0"/>
              <w:autoSpaceDN w:val="0"/>
              <w:rPr>
                <w:rFonts w:cs="Arial"/>
                <w:sz w:val="20"/>
              </w:rPr>
            </w:pPr>
            <w:r w:rsidRPr="0099054B">
              <w:rPr>
                <w:rFonts w:cs="Arial"/>
                <w:sz w:val="20"/>
              </w:rPr>
              <w:t>PARTIDO NUEVA FUERZA DEMOCRÁTICA</w:t>
            </w:r>
          </w:p>
        </w:tc>
      </w:tr>
      <w:tr w:rsidR="001E27A4" w:rsidRPr="0099054B" w14:paraId="6F52D02F" w14:textId="77777777" w:rsidTr="0099054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B78F0" w14:textId="77777777" w:rsidR="001E27A4" w:rsidRPr="0099054B" w:rsidRDefault="001E27A4" w:rsidP="00A252B1">
            <w:pPr>
              <w:widowControl w:val="0"/>
              <w:tabs>
                <w:tab w:val="left" w:pos="839"/>
              </w:tabs>
              <w:autoSpaceDE w:val="0"/>
              <w:autoSpaceDN w:val="0"/>
              <w:rPr>
                <w:rFonts w:cs="Arial"/>
                <w:sz w:val="20"/>
              </w:rPr>
            </w:pPr>
            <w:r w:rsidRPr="0099054B">
              <w:rPr>
                <w:rFonts w:cs="Arial"/>
                <w:sz w:val="20"/>
              </w:rPr>
              <w:t>15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B5339" w14:textId="25E6DFB4" w:rsidR="001E27A4" w:rsidRPr="0099054B" w:rsidRDefault="008214A4" w:rsidP="00A252B1">
            <w:pPr>
              <w:widowControl w:val="0"/>
              <w:tabs>
                <w:tab w:val="left" w:pos="839"/>
              </w:tabs>
              <w:autoSpaceDE w:val="0"/>
              <w:autoSpaceDN w:val="0"/>
              <w:rPr>
                <w:sz w:val="20"/>
              </w:rPr>
            </w:pPr>
            <w:r w:rsidRPr="0099054B">
              <w:rPr>
                <w:sz w:val="20"/>
              </w:rPr>
              <w:t>ANGELO SCHIAVENATO RIVADENEIRA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488D9" w14:textId="63B703A8" w:rsidR="001E27A4" w:rsidRPr="0099054B" w:rsidRDefault="00844F2E" w:rsidP="00A252B1">
            <w:pPr>
              <w:widowControl w:val="0"/>
              <w:tabs>
                <w:tab w:val="left" w:pos="839"/>
              </w:tabs>
              <w:autoSpaceDE w:val="0"/>
              <w:autoSpaceDN w:val="0"/>
              <w:rPr>
                <w:rFonts w:cs="Arial"/>
                <w:sz w:val="20"/>
              </w:rPr>
            </w:pPr>
            <w:r w:rsidRPr="0099054B">
              <w:rPr>
                <w:rFonts w:cs="Arial"/>
                <w:sz w:val="20"/>
              </w:rPr>
              <w:t xml:space="preserve">PARTIDO </w:t>
            </w:r>
            <w:r w:rsidR="00B633A2" w:rsidRPr="0099054B">
              <w:rPr>
                <w:rFonts w:cs="Arial"/>
                <w:sz w:val="20"/>
              </w:rPr>
              <w:t>ECOLOGISTA COLOMBIANO</w:t>
            </w:r>
          </w:p>
        </w:tc>
      </w:tr>
    </w:tbl>
    <w:p w14:paraId="570995BB" w14:textId="77777777" w:rsidR="00321EA6" w:rsidRDefault="00321EA6" w:rsidP="00321EA6">
      <w:pPr>
        <w:widowControl w:val="0"/>
        <w:tabs>
          <w:tab w:val="left" w:pos="839"/>
        </w:tabs>
        <w:autoSpaceDE w:val="0"/>
        <w:autoSpaceDN w:val="0"/>
        <w:spacing w:line="247" w:lineRule="exact"/>
        <w:rPr>
          <w:rFonts w:cs="Arial"/>
        </w:rPr>
      </w:pPr>
    </w:p>
    <w:p w14:paraId="04CED892" w14:textId="77777777" w:rsidR="00321EA6" w:rsidRDefault="00321EA6" w:rsidP="00495ED9">
      <w:pPr>
        <w:rPr>
          <w:sz w:val="20"/>
          <w:lang w:val="es-MX"/>
        </w:rPr>
      </w:pPr>
    </w:p>
    <w:p w14:paraId="69D7739F" w14:textId="56D47120" w:rsidR="00380CD7" w:rsidRPr="0099054B" w:rsidRDefault="00380CD7" w:rsidP="00160386">
      <w:pPr>
        <w:jc w:val="center"/>
        <w:rPr>
          <w:rFonts w:cs="Arial"/>
          <w:b/>
          <w:sz w:val="22"/>
          <w:szCs w:val="22"/>
          <w:lang w:val="es-MX"/>
        </w:rPr>
      </w:pPr>
      <w:r w:rsidRPr="0099054B">
        <w:rPr>
          <w:rFonts w:cs="Arial"/>
          <w:b/>
          <w:sz w:val="22"/>
          <w:szCs w:val="22"/>
          <w:lang w:val="es-MX"/>
        </w:rPr>
        <w:t>MESA DIRECTIVA</w:t>
      </w:r>
    </w:p>
    <w:p w14:paraId="1EA02187" w14:textId="1CD2A393" w:rsidR="00C60A11" w:rsidRPr="0099054B" w:rsidRDefault="00C60A11" w:rsidP="00160386">
      <w:pPr>
        <w:jc w:val="center"/>
        <w:rPr>
          <w:rFonts w:cs="Arial"/>
          <w:sz w:val="22"/>
          <w:szCs w:val="22"/>
          <w:lang w:val="es-MX"/>
        </w:rPr>
      </w:pPr>
    </w:p>
    <w:p w14:paraId="7240497B" w14:textId="058A527E" w:rsidR="00C60A11" w:rsidRPr="0099054B" w:rsidRDefault="00C60A11" w:rsidP="00160386">
      <w:pPr>
        <w:jc w:val="center"/>
        <w:rPr>
          <w:rFonts w:cs="Arial"/>
          <w:sz w:val="22"/>
          <w:szCs w:val="22"/>
          <w:lang w:val="es-MX"/>
        </w:rPr>
      </w:pPr>
    </w:p>
    <w:p w14:paraId="5A7D8518" w14:textId="15EEA270" w:rsidR="009E1EA2" w:rsidRPr="0099054B" w:rsidRDefault="00CE22C8" w:rsidP="0099054B">
      <w:pPr>
        <w:jc w:val="center"/>
        <w:rPr>
          <w:rFonts w:cs="Arial"/>
          <w:bCs/>
          <w:sz w:val="22"/>
          <w:szCs w:val="22"/>
        </w:rPr>
      </w:pPr>
      <w:r w:rsidRPr="0099054B">
        <w:rPr>
          <w:rFonts w:cs="Arial"/>
          <w:bCs/>
          <w:sz w:val="22"/>
          <w:szCs w:val="22"/>
        </w:rPr>
        <w:t>ANDRÉS LEANDRO CASTELLANOS SERRANO</w:t>
      </w:r>
    </w:p>
    <w:p w14:paraId="77E163B6" w14:textId="59EF87F0" w:rsidR="00FE58F0" w:rsidRPr="0099054B" w:rsidRDefault="00380CD7" w:rsidP="0099054B">
      <w:pPr>
        <w:jc w:val="center"/>
        <w:rPr>
          <w:rFonts w:cs="Arial"/>
          <w:bCs/>
          <w:sz w:val="22"/>
          <w:szCs w:val="22"/>
        </w:rPr>
      </w:pPr>
      <w:r w:rsidRPr="0099054B">
        <w:rPr>
          <w:rFonts w:cs="Arial"/>
          <w:bCs/>
          <w:sz w:val="22"/>
          <w:szCs w:val="22"/>
        </w:rPr>
        <w:t>Presidente</w:t>
      </w:r>
    </w:p>
    <w:p w14:paraId="1CBB2738" w14:textId="19C04FCA" w:rsidR="00FE58F0" w:rsidRDefault="00FE58F0" w:rsidP="00160386">
      <w:pPr>
        <w:rPr>
          <w:rFonts w:cs="Arial"/>
          <w:bCs/>
          <w:sz w:val="22"/>
          <w:szCs w:val="22"/>
        </w:rPr>
      </w:pPr>
    </w:p>
    <w:p w14:paraId="01C1BCDF" w14:textId="77777777" w:rsidR="00FB5C9F" w:rsidRPr="0099054B" w:rsidRDefault="00FB5C9F" w:rsidP="00160386">
      <w:pPr>
        <w:rPr>
          <w:rFonts w:cs="Arial"/>
          <w:bCs/>
          <w:sz w:val="22"/>
          <w:szCs w:val="22"/>
        </w:rPr>
      </w:pPr>
    </w:p>
    <w:p w14:paraId="08068117" w14:textId="21558012" w:rsidR="000B4E8F" w:rsidRPr="0099054B" w:rsidRDefault="000B4E8F" w:rsidP="00160386">
      <w:pPr>
        <w:rPr>
          <w:rFonts w:cs="Arial"/>
          <w:bCs/>
          <w:sz w:val="22"/>
          <w:szCs w:val="22"/>
        </w:rPr>
      </w:pPr>
    </w:p>
    <w:p w14:paraId="43631263" w14:textId="1481A795" w:rsidR="00FE58F0" w:rsidRPr="0099054B" w:rsidRDefault="00CE22C8" w:rsidP="000B4E8F">
      <w:pPr>
        <w:widowControl w:val="0"/>
        <w:tabs>
          <w:tab w:val="left" w:pos="839"/>
          <w:tab w:val="left" w:pos="5880"/>
        </w:tabs>
        <w:autoSpaceDE w:val="0"/>
        <w:autoSpaceDN w:val="0"/>
        <w:spacing w:line="247" w:lineRule="exact"/>
        <w:rPr>
          <w:rFonts w:cs="Arial"/>
          <w:sz w:val="22"/>
          <w:szCs w:val="22"/>
        </w:rPr>
      </w:pPr>
      <w:r w:rsidRPr="0099054B">
        <w:rPr>
          <w:rFonts w:cs="Arial"/>
          <w:bCs/>
          <w:sz w:val="22"/>
          <w:szCs w:val="22"/>
        </w:rPr>
        <w:t>QUENA MARÍA RIBADENEIRA NIÑO               ANGELO SCHIAVENATO RIVADENEIRA</w:t>
      </w:r>
    </w:p>
    <w:p w14:paraId="4AC52ECA" w14:textId="53E3EC07" w:rsidR="00FE58F0" w:rsidRPr="0099054B" w:rsidRDefault="0099054B" w:rsidP="00160386">
      <w:pPr>
        <w:rPr>
          <w:rFonts w:cs="Arial"/>
          <w:bCs/>
          <w:sz w:val="22"/>
          <w:szCs w:val="22"/>
        </w:rPr>
      </w:pPr>
      <w:r>
        <w:rPr>
          <w:rFonts w:cs="Arial"/>
          <w:bCs/>
          <w:sz w:val="22"/>
          <w:szCs w:val="22"/>
        </w:rPr>
        <w:t xml:space="preserve">         </w:t>
      </w:r>
      <w:r w:rsidR="000B4E8F" w:rsidRPr="0099054B">
        <w:rPr>
          <w:rFonts w:cs="Arial"/>
          <w:bCs/>
          <w:sz w:val="22"/>
          <w:szCs w:val="22"/>
        </w:rPr>
        <w:t>Primera Vicepresidenta</w:t>
      </w:r>
      <w:r w:rsidR="009E1EA2" w:rsidRPr="0099054B">
        <w:rPr>
          <w:rFonts w:cs="Arial"/>
          <w:bCs/>
          <w:sz w:val="22"/>
          <w:szCs w:val="22"/>
        </w:rPr>
        <w:tab/>
      </w:r>
      <w:r w:rsidR="009E1EA2" w:rsidRPr="0099054B">
        <w:rPr>
          <w:rFonts w:cs="Arial"/>
          <w:bCs/>
          <w:sz w:val="22"/>
          <w:szCs w:val="22"/>
        </w:rPr>
        <w:tab/>
      </w:r>
      <w:r w:rsidR="005D3154" w:rsidRPr="0099054B">
        <w:rPr>
          <w:rFonts w:cs="Arial"/>
          <w:bCs/>
          <w:sz w:val="22"/>
          <w:szCs w:val="22"/>
        </w:rPr>
        <w:tab/>
        <w:t xml:space="preserve">     </w:t>
      </w:r>
      <w:r w:rsidR="0057113A" w:rsidRPr="0099054B">
        <w:rPr>
          <w:rFonts w:cs="Arial"/>
          <w:bCs/>
          <w:sz w:val="22"/>
          <w:szCs w:val="22"/>
        </w:rPr>
        <w:t xml:space="preserve">  </w:t>
      </w:r>
      <w:r w:rsidR="002308EC" w:rsidRPr="0099054B">
        <w:rPr>
          <w:rFonts w:cs="Arial"/>
          <w:bCs/>
          <w:sz w:val="22"/>
          <w:szCs w:val="22"/>
        </w:rPr>
        <w:t xml:space="preserve">   </w:t>
      </w:r>
      <w:r w:rsidR="00FE58F0" w:rsidRPr="0099054B">
        <w:rPr>
          <w:rFonts w:cs="Arial"/>
          <w:bCs/>
          <w:sz w:val="22"/>
          <w:szCs w:val="22"/>
        </w:rPr>
        <w:t>Segundo Vicepresidente</w:t>
      </w:r>
    </w:p>
    <w:p w14:paraId="0EDB1175" w14:textId="77777777" w:rsidR="00CE22C8" w:rsidRPr="0099054B" w:rsidRDefault="00CE22C8" w:rsidP="00160386">
      <w:pPr>
        <w:rPr>
          <w:noProof/>
          <w:sz w:val="22"/>
          <w:szCs w:val="22"/>
          <w:lang w:val="es-419" w:eastAsia="es-419"/>
        </w:rPr>
      </w:pPr>
    </w:p>
    <w:p w14:paraId="31FA8429" w14:textId="692858E0" w:rsidR="00CE22C8" w:rsidRDefault="00CE22C8" w:rsidP="00160386">
      <w:pPr>
        <w:rPr>
          <w:noProof/>
          <w:sz w:val="22"/>
          <w:szCs w:val="22"/>
          <w:lang w:val="es-419" w:eastAsia="es-419"/>
        </w:rPr>
      </w:pPr>
    </w:p>
    <w:p w14:paraId="42F0FC10" w14:textId="2E5107D7" w:rsidR="00FB5C9F" w:rsidRDefault="00FB5C9F" w:rsidP="00160386">
      <w:pPr>
        <w:rPr>
          <w:noProof/>
          <w:sz w:val="22"/>
          <w:szCs w:val="22"/>
          <w:lang w:val="es-419" w:eastAsia="es-419"/>
        </w:rPr>
      </w:pPr>
    </w:p>
    <w:p w14:paraId="75A69440" w14:textId="12925097" w:rsidR="00FB5C9F" w:rsidRDefault="00FB5C9F" w:rsidP="00160386">
      <w:pPr>
        <w:rPr>
          <w:noProof/>
          <w:sz w:val="22"/>
          <w:szCs w:val="22"/>
          <w:lang w:val="es-419" w:eastAsia="es-419"/>
        </w:rPr>
      </w:pPr>
    </w:p>
    <w:p w14:paraId="596B0B3F" w14:textId="77777777" w:rsidR="00FB5C9F" w:rsidRPr="0099054B" w:rsidRDefault="00FB5C9F" w:rsidP="00160386">
      <w:pPr>
        <w:rPr>
          <w:noProof/>
          <w:sz w:val="22"/>
          <w:szCs w:val="22"/>
          <w:lang w:val="es-419" w:eastAsia="es-419"/>
        </w:rPr>
      </w:pPr>
    </w:p>
    <w:p w14:paraId="4A0415AC" w14:textId="77777777" w:rsidR="00FB5C9F" w:rsidRDefault="00FB5C9F" w:rsidP="0099054B">
      <w:pPr>
        <w:jc w:val="center"/>
        <w:rPr>
          <w:rFonts w:cs="Arial"/>
          <w:bCs/>
          <w:sz w:val="22"/>
          <w:szCs w:val="22"/>
        </w:rPr>
      </w:pPr>
    </w:p>
    <w:p w14:paraId="3451470B" w14:textId="01F25DC6" w:rsidR="0099054B" w:rsidRDefault="00CE22C8" w:rsidP="0099054B">
      <w:pPr>
        <w:jc w:val="center"/>
        <w:rPr>
          <w:rFonts w:cs="Arial"/>
          <w:bCs/>
          <w:sz w:val="22"/>
          <w:szCs w:val="22"/>
        </w:rPr>
      </w:pPr>
      <w:r w:rsidRPr="0099054B">
        <w:rPr>
          <w:rFonts w:cs="Arial"/>
          <w:bCs/>
          <w:sz w:val="22"/>
          <w:szCs w:val="22"/>
        </w:rPr>
        <w:t>DAVID ANTONIO GARZÓN FANDIÑO</w:t>
      </w:r>
    </w:p>
    <w:p w14:paraId="4671A7BE" w14:textId="48A31B0B" w:rsidR="008F43A9" w:rsidRPr="0099054B" w:rsidRDefault="000B4E8F" w:rsidP="0099054B">
      <w:pPr>
        <w:jc w:val="center"/>
        <w:rPr>
          <w:rFonts w:cs="Arial"/>
          <w:bCs/>
          <w:sz w:val="22"/>
          <w:szCs w:val="22"/>
        </w:rPr>
      </w:pPr>
      <w:r w:rsidRPr="0099054B">
        <w:rPr>
          <w:rFonts w:cs="Arial"/>
          <w:bCs/>
          <w:sz w:val="22"/>
          <w:szCs w:val="22"/>
        </w:rPr>
        <w:t>Subsecretario de Despacho</w:t>
      </w:r>
    </w:p>
    <w:p w14:paraId="113CFF37" w14:textId="77777777" w:rsidR="008F43A9" w:rsidRPr="00B93917" w:rsidRDefault="008F43A9" w:rsidP="008F43A9">
      <w:pPr>
        <w:rPr>
          <w:rFonts w:cs="Arial"/>
          <w:sz w:val="20"/>
          <w:lang w:val="es-MX"/>
        </w:rPr>
      </w:pPr>
    </w:p>
    <w:p w14:paraId="28766434" w14:textId="48CA25B2" w:rsidR="00FE58F0" w:rsidRPr="00B93917" w:rsidRDefault="00FE58F0" w:rsidP="00C35A96">
      <w:pPr>
        <w:tabs>
          <w:tab w:val="left" w:pos="3060"/>
        </w:tabs>
        <w:rPr>
          <w:rFonts w:cs="Arial"/>
          <w:sz w:val="20"/>
        </w:rPr>
      </w:pPr>
      <w:r w:rsidRPr="00B93917">
        <w:rPr>
          <w:rFonts w:cs="Arial"/>
          <w:sz w:val="20"/>
        </w:rPr>
        <w:t xml:space="preserve">                                                     </w:t>
      </w:r>
    </w:p>
    <w:p w14:paraId="558EF7FB" w14:textId="10931D29" w:rsidR="00C35A96" w:rsidRPr="00FB5C9F" w:rsidRDefault="00C35A96" w:rsidP="00FB5C9F">
      <w:pPr>
        <w:tabs>
          <w:tab w:val="left" w:pos="3060"/>
        </w:tabs>
        <w:jc w:val="center"/>
        <w:rPr>
          <w:rFonts w:cs="Arial"/>
          <w:b/>
          <w:sz w:val="22"/>
          <w:szCs w:val="22"/>
          <w:lang w:val="es-MX"/>
        </w:rPr>
      </w:pPr>
      <w:r w:rsidRPr="00FB5C9F">
        <w:rPr>
          <w:rFonts w:cs="Arial"/>
          <w:b/>
          <w:sz w:val="22"/>
          <w:szCs w:val="22"/>
          <w:lang w:val="es-MX"/>
        </w:rPr>
        <w:lastRenderedPageBreak/>
        <w:t>FUNCIONARIOS ADSCRITOS A</w:t>
      </w:r>
      <w:r w:rsidR="008E4A5D" w:rsidRPr="00FB5C9F">
        <w:rPr>
          <w:rFonts w:cs="Arial"/>
          <w:b/>
          <w:sz w:val="22"/>
          <w:szCs w:val="22"/>
          <w:lang w:val="es-MX"/>
        </w:rPr>
        <w:t xml:space="preserve"> LA COMISIÓN</w:t>
      </w:r>
    </w:p>
    <w:p w14:paraId="2619E56A" w14:textId="53654FB6" w:rsidR="00B169F5" w:rsidRPr="00FB5C9F" w:rsidRDefault="00C35A96" w:rsidP="00277503">
      <w:pPr>
        <w:rPr>
          <w:rFonts w:cs="Arial"/>
          <w:sz w:val="22"/>
          <w:szCs w:val="22"/>
        </w:rPr>
      </w:pPr>
      <w:r w:rsidRPr="00FB5C9F">
        <w:rPr>
          <w:rFonts w:cs="Arial"/>
          <w:sz w:val="22"/>
          <w:szCs w:val="22"/>
        </w:rPr>
        <w:t xml:space="preserve">                                                           </w:t>
      </w:r>
    </w:p>
    <w:p w14:paraId="45AEE162" w14:textId="77777777" w:rsidR="00B169F5" w:rsidRPr="00FB5C9F" w:rsidRDefault="00B169F5" w:rsidP="008E4A5D">
      <w:pPr>
        <w:rPr>
          <w:rFonts w:cs="Arial"/>
          <w:sz w:val="22"/>
          <w:szCs w:val="22"/>
        </w:rPr>
      </w:pPr>
    </w:p>
    <w:p w14:paraId="5C399266" w14:textId="77777777" w:rsidR="000E1FE2" w:rsidRPr="00FB5C9F" w:rsidRDefault="000E1FE2" w:rsidP="00C35A96">
      <w:pPr>
        <w:jc w:val="center"/>
        <w:rPr>
          <w:rFonts w:cs="Arial"/>
          <w:sz w:val="22"/>
          <w:szCs w:val="22"/>
        </w:rPr>
      </w:pPr>
      <w:r w:rsidRPr="00FB5C9F">
        <w:rPr>
          <w:rFonts w:cs="Arial"/>
          <w:sz w:val="22"/>
          <w:szCs w:val="22"/>
        </w:rPr>
        <w:t>ANDERSON LUNA MERCADO</w:t>
      </w:r>
    </w:p>
    <w:p w14:paraId="02D61FDA" w14:textId="27B23450" w:rsidR="00C35A96" w:rsidRPr="00FB5C9F" w:rsidRDefault="00C35A96" w:rsidP="00C35A96">
      <w:pPr>
        <w:jc w:val="center"/>
        <w:rPr>
          <w:rFonts w:cs="Arial"/>
          <w:sz w:val="22"/>
          <w:szCs w:val="22"/>
        </w:rPr>
      </w:pPr>
      <w:r w:rsidRPr="00FB5C9F">
        <w:rPr>
          <w:rFonts w:cs="Arial"/>
          <w:sz w:val="22"/>
          <w:szCs w:val="22"/>
        </w:rPr>
        <w:t>Profesional Especializado 222-04</w:t>
      </w:r>
    </w:p>
    <w:p w14:paraId="6B90ADF5" w14:textId="77777777" w:rsidR="00C35A96" w:rsidRPr="00FB5C9F" w:rsidRDefault="00C35A96" w:rsidP="00C35A96">
      <w:pPr>
        <w:jc w:val="center"/>
        <w:rPr>
          <w:rFonts w:cs="Arial"/>
          <w:sz w:val="22"/>
          <w:szCs w:val="22"/>
        </w:rPr>
      </w:pPr>
    </w:p>
    <w:p w14:paraId="2612FE5C" w14:textId="77777777" w:rsidR="000E2796" w:rsidRPr="00FB5C9F" w:rsidRDefault="000E2796" w:rsidP="00C35A96">
      <w:pPr>
        <w:jc w:val="center"/>
        <w:rPr>
          <w:rFonts w:cs="Arial"/>
          <w:sz w:val="22"/>
          <w:szCs w:val="22"/>
        </w:rPr>
      </w:pPr>
    </w:p>
    <w:p w14:paraId="286E7FF3" w14:textId="77777777" w:rsidR="00C35A96" w:rsidRPr="00FB5C9F" w:rsidRDefault="00C35A96" w:rsidP="00C35A96">
      <w:pPr>
        <w:jc w:val="center"/>
        <w:rPr>
          <w:rFonts w:cs="Arial"/>
          <w:sz w:val="22"/>
          <w:szCs w:val="22"/>
        </w:rPr>
      </w:pPr>
      <w:r w:rsidRPr="00FB5C9F">
        <w:rPr>
          <w:rFonts w:cs="Arial"/>
          <w:sz w:val="22"/>
          <w:szCs w:val="22"/>
        </w:rPr>
        <w:t>ELIAS APONTE BUSTAMANTE</w:t>
      </w:r>
    </w:p>
    <w:p w14:paraId="322F6612" w14:textId="77777777" w:rsidR="00C35A96" w:rsidRPr="00FB5C9F" w:rsidRDefault="00C35A96" w:rsidP="00C35A96">
      <w:pPr>
        <w:jc w:val="center"/>
        <w:rPr>
          <w:rFonts w:cs="Arial"/>
          <w:sz w:val="22"/>
          <w:szCs w:val="22"/>
        </w:rPr>
      </w:pPr>
      <w:r w:rsidRPr="00FB5C9F">
        <w:rPr>
          <w:rFonts w:cs="Arial"/>
          <w:sz w:val="22"/>
          <w:szCs w:val="22"/>
        </w:rPr>
        <w:t>Profesional Universitario 219-03</w:t>
      </w:r>
    </w:p>
    <w:p w14:paraId="5F6B7D61" w14:textId="77777777" w:rsidR="00C35A96" w:rsidRPr="00FB5C9F" w:rsidRDefault="00C35A96" w:rsidP="00C35A96">
      <w:pPr>
        <w:pStyle w:val="Default"/>
        <w:jc w:val="center"/>
        <w:rPr>
          <w:color w:val="auto"/>
          <w:sz w:val="22"/>
          <w:szCs w:val="22"/>
        </w:rPr>
      </w:pPr>
    </w:p>
    <w:p w14:paraId="41B4E3A4" w14:textId="77777777" w:rsidR="000E2796" w:rsidRPr="00FB5C9F" w:rsidRDefault="000E2796" w:rsidP="00C35A96">
      <w:pPr>
        <w:pStyle w:val="Default"/>
        <w:jc w:val="center"/>
        <w:rPr>
          <w:color w:val="auto"/>
          <w:sz w:val="22"/>
          <w:szCs w:val="22"/>
        </w:rPr>
      </w:pPr>
    </w:p>
    <w:p w14:paraId="39B5DEF6" w14:textId="37A223DC" w:rsidR="00C35A96" w:rsidRPr="00FB5C9F" w:rsidRDefault="00B169F5" w:rsidP="00C35A96">
      <w:pPr>
        <w:pStyle w:val="Default"/>
        <w:jc w:val="center"/>
        <w:rPr>
          <w:color w:val="auto"/>
          <w:sz w:val="22"/>
          <w:szCs w:val="22"/>
        </w:rPr>
      </w:pPr>
      <w:r w:rsidRPr="00FB5C9F">
        <w:rPr>
          <w:color w:val="auto"/>
          <w:sz w:val="22"/>
          <w:szCs w:val="22"/>
        </w:rPr>
        <w:t>ANA YOLANDA DURÁN RODRÍ</w:t>
      </w:r>
      <w:r w:rsidR="00C35A96" w:rsidRPr="00FB5C9F">
        <w:rPr>
          <w:color w:val="auto"/>
          <w:sz w:val="22"/>
          <w:szCs w:val="22"/>
        </w:rPr>
        <w:t>GUEZ</w:t>
      </w:r>
    </w:p>
    <w:p w14:paraId="11374C5A" w14:textId="77777777" w:rsidR="00C35A96" w:rsidRPr="00FB5C9F" w:rsidRDefault="00C35A96" w:rsidP="00C35A96">
      <w:pPr>
        <w:jc w:val="center"/>
        <w:rPr>
          <w:rFonts w:cs="Arial"/>
          <w:sz w:val="22"/>
          <w:szCs w:val="22"/>
        </w:rPr>
      </w:pPr>
      <w:r w:rsidRPr="00FB5C9F">
        <w:rPr>
          <w:rFonts w:cs="Arial"/>
          <w:sz w:val="22"/>
          <w:szCs w:val="22"/>
        </w:rPr>
        <w:t>Secretario Ejecutivo 425-09</w:t>
      </w:r>
    </w:p>
    <w:p w14:paraId="1178C907" w14:textId="60EAE66F" w:rsidR="00C35A96" w:rsidRPr="00FB5C9F" w:rsidRDefault="00C35A96" w:rsidP="00C35A96">
      <w:pPr>
        <w:jc w:val="center"/>
        <w:rPr>
          <w:rFonts w:cs="Arial"/>
          <w:sz w:val="22"/>
          <w:szCs w:val="22"/>
        </w:rPr>
      </w:pPr>
    </w:p>
    <w:p w14:paraId="2E9726A3" w14:textId="77777777" w:rsidR="006B4581" w:rsidRPr="00FB5C9F" w:rsidRDefault="006B4581" w:rsidP="00C35A96">
      <w:pPr>
        <w:jc w:val="center"/>
        <w:rPr>
          <w:rFonts w:cs="Arial"/>
          <w:sz w:val="22"/>
          <w:szCs w:val="22"/>
        </w:rPr>
      </w:pPr>
    </w:p>
    <w:p w14:paraId="538DEAB6" w14:textId="0CBBB2A7" w:rsidR="000E2796" w:rsidRPr="00FB5C9F" w:rsidRDefault="006B4581" w:rsidP="00C35A96">
      <w:pPr>
        <w:jc w:val="center"/>
        <w:rPr>
          <w:rFonts w:cs="Arial"/>
          <w:sz w:val="22"/>
          <w:szCs w:val="22"/>
        </w:rPr>
      </w:pPr>
      <w:r w:rsidRPr="00FB5C9F">
        <w:rPr>
          <w:rFonts w:cs="Arial"/>
          <w:sz w:val="22"/>
          <w:szCs w:val="22"/>
        </w:rPr>
        <w:t>LEONIETH MICHELLE ROJAS GIL</w:t>
      </w:r>
    </w:p>
    <w:p w14:paraId="578D105C" w14:textId="75E51EC8" w:rsidR="009E1EA2" w:rsidRPr="00FB5C9F" w:rsidRDefault="00C35A96" w:rsidP="00A810F3">
      <w:pPr>
        <w:jc w:val="center"/>
        <w:rPr>
          <w:rFonts w:cs="Arial"/>
          <w:sz w:val="22"/>
          <w:szCs w:val="22"/>
        </w:rPr>
      </w:pPr>
      <w:r w:rsidRPr="00FB5C9F">
        <w:rPr>
          <w:rFonts w:cs="Arial"/>
          <w:sz w:val="22"/>
          <w:szCs w:val="22"/>
        </w:rPr>
        <w:t>Auxiliar Administrativo 407-11</w:t>
      </w:r>
    </w:p>
    <w:p w14:paraId="59B96D1E" w14:textId="77777777" w:rsidR="009E1EA2" w:rsidRPr="00FB5C9F" w:rsidRDefault="009E1EA2" w:rsidP="00160386">
      <w:pPr>
        <w:tabs>
          <w:tab w:val="left" w:pos="3060"/>
        </w:tabs>
        <w:rPr>
          <w:rFonts w:cs="Arial"/>
          <w:sz w:val="22"/>
          <w:szCs w:val="22"/>
        </w:rPr>
      </w:pPr>
    </w:p>
    <w:p w14:paraId="399BED9E" w14:textId="77777777" w:rsidR="009E1EA2" w:rsidRDefault="009E1EA2" w:rsidP="00160386">
      <w:pPr>
        <w:tabs>
          <w:tab w:val="left" w:pos="3060"/>
        </w:tabs>
        <w:rPr>
          <w:rFonts w:cs="Arial"/>
          <w:sz w:val="20"/>
        </w:rPr>
      </w:pPr>
    </w:p>
    <w:p w14:paraId="2DF79872" w14:textId="77777777" w:rsidR="009E1EA2" w:rsidRDefault="009E1EA2" w:rsidP="00160386">
      <w:pPr>
        <w:tabs>
          <w:tab w:val="left" w:pos="3060"/>
        </w:tabs>
        <w:rPr>
          <w:rFonts w:cs="Arial"/>
          <w:sz w:val="20"/>
        </w:rPr>
      </w:pPr>
    </w:p>
    <w:p w14:paraId="0EA02349" w14:textId="77777777" w:rsidR="009E1EA2" w:rsidRDefault="009E1EA2" w:rsidP="00160386">
      <w:pPr>
        <w:tabs>
          <w:tab w:val="left" w:pos="3060"/>
        </w:tabs>
        <w:rPr>
          <w:rFonts w:cs="Arial"/>
          <w:sz w:val="20"/>
        </w:rPr>
      </w:pPr>
    </w:p>
    <w:p w14:paraId="30766124" w14:textId="77777777" w:rsidR="009E1EA2" w:rsidRDefault="009E1EA2" w:rsidP="00160386">
      <w:pPr>
        <w:tabs>
          <w:tab w:val="left" w:pos="3060"/>
        </w:tabs>
        <w:rPr>
          <w:rFonts w:cs="Arial"/>
          <w:sz w:val="20"/>
        </w:rPr>
      </w:pPr>
    </w:p>
    <w:p w14:paraId="23C7520D" w14:textId="77777777" w:rsidR="00732E2D" w:rsidRDefault="00732E2D" w:rsidP="00160386">
      <w:pPr>
        <w:tabs>
          <w:tab w:val="left" w:pos="3060"/>
        </w:tabs>
        <w:rPr>
          <w:rFonts w:cs="Arial"/>
          <w:sz w:val="20"/>
        </w:rPr>
      </w:pPr>
    </w:p>
    <w:p w14:paraId="30A37B24" w14:textId="77777777" w:rsidR="00732E2D" w:rsidRDefault="00732E2D" w:rsidP="00160386">
      <w:pPr>
        <w:tabs>
          <w:tab w:val="left" w:pos="3060"/>
        </w:tabs>
        <w:rPr>
          <w:rFonts w:cs="Arial"/>
          <w:sz w:val="20"/>
        </w:rPr>
      </w:pPr>
    </w:p>
    <w:p w14:paraId="0AB7D352" w14:textId="77777777" w:rsidR="00732E2D" w:rsidRDefault="00732E2D" w:rsidP="00160386">
      <w:pPr>
        <w:tabs>
          <w:tab w:val="left" w:pos="3060"/>
        </w:tabs>
        <w:rPr>
          <w:rFonts w:cs="Arial"/>
          <w:sz w:val="20"/>
        </w:rPr>
      </w:pPr>
    </w:p>
    <w:p w14:paraId="4932AFF4" w14:textId="77777777" w:rsidR="00732E2D" w:rsidRDefault="00732E2D" w:rsidP="00160386">
      <w:pPr>
        <w:tabs>
          <w:tab w:val="left" w:pos="3060"/>
        </w:tabs>
        <w:rPr>
          <w:rFonts w:cs="Arial"/>
          <w:sz w:val="20"/>
        </w:rPr>
      </w:pPr>
    </w:p>
    <w:p w14:paraId="38950233" w14:textId="77777777" w:rsidR="00732E2D" w:rsidRDefault="00732E2D" w:rsidP="00160386">
      <w:pPr>
        <w:tabs>
          <w:tab w:val="left" w:pos="3060"/>
        </w:tabs>
        <w:rPr>
          <w:rFonts w:cs="Arial"/>
          <w:sz w:val="20"/>
        </w:rPr>
      </w:pPr>
    </w:p>
    <w:p w14:paraId="47824135" w14:textId="77777777" w:rsidR="00732E2D" w:rsidRDefault="00732E2D" w:rsidP="00160386">
      <w:pPr>
        <w:tabs>
          <w:tab w:val="left" w:pos="3060"/>
        </w:tabs>
        <w:rPr>
          <w:rFonts w:cs="Arial"/>
          <w:sz w:val="20"/>
        </w:rPr>
      </w:pPr>
    </w:p>
    <w:p w14:paraId="6B0C708F" w14:textId="77777777" w:rsidR="00732E2D" w:rsidRDefault="00732E2D" w:rsidP="00160386">
      <w:pPr>
        <w:tabs>
          <w:tab w:val="left" w:pos="3060"/>
        </w:tabs>
        <w:rPr>
          <w:rFonts w:cs="Arial"/>
          <w:sz w:val="20"/>
        </w:rPr>
      </w:pPr>
    </w:p>
    <w:p w14:paraId="574703C7" w14:textId="77777777" w:rsidR="00732E2D" w:rsidRDefault="00732E2D" w:rsidP="00160386">
      <w:pPr>
        <w:tabs>
          <w:tab w:val="left" w:pos="3060"/>
        </w:tabs>
        <w:rPr>
          <w:rFonts w:cs="Arial"/>
          <w:sz w:val="20"/>
        </w:rPr>
      </w:pPr>
    </w:p>
    <w:p w14:paraId="5A68BD70" w14:textId="77777777" w:rsidR="00732E2D" w:rsidRDefault="00732E2D" w:rsidP="00160386">
      <w:pPr>
        <w:tabs>
          <w:tab w:val="left" w:pos="3060"/>
        </w:tabs>
        <w:rPr>
          <w:rFonts w:cs="Arial"/>
          <w:sz w:val="20"/>
        </w:rPr>
      </w:pPr>
    </w:p>
    <w:p w14:paraId="7F384AD9" w14:textId="77777777" w:rsidR="00732E2D" w:rsidRDefault="00732E2D" w:rsidP="00160386">
      <w:pPr>
        <w:tabs>
          <w:tab w:val="left" w:pos="3060"/>
        </w:tabs>
        <w:rPr>
          <w:rFonts w:cs="Arial"/>
          <w:sz w:val="20"/>
        </w:rPr>
      </w:pPr>
    </w:p>
    <w:p w14:paraId="2D9C6CE1" w14:textId="77777777" w:rsidR="00732E2D" w:rsidRDefault="00732E2D" w:rsidP="00160386">
      <w:pPr>
        <w:tabs>
          <w:tab w:val="left" w:pos="3060"/>
        </w:tabs>
        <w:rPr>
          <w:rFonts w:cs="Arial"/>
          <w:sz w:val="20"/>
        </w:rPr>
      </w:pPr>
    </w:p>
    <w:p w14:paraId="6509CBED" w14:textId="37AF8323" w:rsidR="00732E2D" w:rsidRDefault="00732E2D" w:rsidP="00160386">
      <w:pPr>
        <w:tabs>
          <w:tab w:val="left" w:pos="3060"/>
        </w:tabs>
        <w:rPr>
          <w:rFonts w:cs="Arial"/>
          <w:sz w:val="20"/>
        </w:rPr>
      </w:pPr>
    </w:p>
    <w:p w14:paraId="6346B279" w14:textId="66E08806" w:rsidR="00A810F3" w:rsidRDefault="00A810F3" w:rsidP="00160386">
      <w:pPr>
        <w:tabs>
          <w:tab w:val="left" w:pos="3060"/>
        </w:tabs>
        <w:rPr>
          <w:rFonts w:cs="Arial"/>
          <w:sz w:val="20"/>
        </w:rPr>
      </w:pPr>
    </w:p>
    <w:p w14:paraId="4ECF2D7D" w14:textId="43656B69" w:rsidR="00A810F3" w:rsidRDefault="00A810F3" w:rsidP="00160386">
      <w:pPr>
        <w:tabs>
          <w:tab w:val="left" w:pos="3060"/>
        </w:tabs>
        <w:rPr>
          <w:rFonts w:cs="Arial"/>
          <w:sz w:val="20"/>
        </w:rPr>
      </w:pPr>
    </w:p>
    <w:p w14:paraId="24D66A7F" w14:textId="3D86C6F8" w:rsidR="00A810F3" w:rsidRDefault="00A810F3" w:rsidP="00160386">
      <w:pPr>
        <w:tabs>
          <w:tab w:val="left" w:pos="3060"/>
        </w:tabs>
        <w:rPr>
          <w:rFonts w:cs="Arial"/>
          <w:sz w:val="20"/>
        </w:rPr>
      </w:pPr>
    </w:p>
    <w:p w14:paraId="768BE69E" w14:textId="24E03756" w:rsidR="00A810F3" w:rsidRDefault="00A810F3" w:rsidP="00160386">
      <w:pPr>
        <w:tabs>
          <w:tab w:val="left" w:pos="3060"/>
        </w:tabs>
        <w:rPr>
          <w:rFonts w:cs="Arial"/>
          <w:sz w:val="20"/>
        </w:rPr>
      </w:pPr>
    </w:p>
    <w:p w14:paraId="48B79DA2" w14:textId="7C6C7B12" w:rsidR="00A810F3" w:rsidRDefault="00A810F3" w:rsidP="00160386">
      <w:pPr>
        <w:tabs>
          <w:tab w:val="left" w:pos="3060"/>
        </w:tabs>
        <w:rPr>
          <w:rFonts w:cs="Arial"/>
          <w:sz w:val="20"/>
        </w:rPr>
      </w:pPr>
    </w:p>
    <w:p w14:paraId="68BA5B4C" w14:textId="7B3254FA" w:rsidR="00A810F3" w:rsidRDefault="00A810F3" w:rsidP="00160386">
      <w:pPr>
        <w:tabs>
          <w:tab w:val="left" w:pos="3060"/>
        </w:tabs>
        <w:rPr>
          <w:rFonts w:cs="Arial"/>
          <w:sz w:val="20"/>
        </w:rPr>
      </w:pPr>
    </w:p>
    <w:p w14:paraId="54F2F853" w14:textId="5DE054A0" w:rsidR="00A810F3" w:rsidRDefault="00A810F3" w:rsidP="00160386">
      <w:pPr>
        <w:tabs>
          <w:tab w:val="left" w:pos="3060"/>
        </w:tabs>
        <w:rPr>
          <w:rFonts w:cs="Arial"/>
          <w:sz w:val="20"/>
        </w:rPr>
      </w:pPr>
    </w:p>
    <w:p w14:paraId="021B781D" w14:textId="3936514A" w:rsidR="00A810F3" w:rsidRDefault="00A810F3" w:rsidP="00160386">
      <w:pPr>
        <w:tabs>
          <w:tab w:val="left" w:pos="3060"/>
        </w:tabs>
        <w:rPr>
          <w:rFonts w:cs="Arial"/>
          <w:sz w:val="20"/>
        </w:rPr>
      </w:pPr>
    </w:p>
    <w:p w14:paraId="73D95A0C" w14:textId="6C3816DB" w:rsidR="00A810F3" w:rsidRDefault="00A810F3" w:rsidP="00160386">
      <w:pPr>
        <w:tabs>
          <w:tab w:val="left" w:pos="3060"/>
        </w:tabs>
        <w:rPr>
          <w:rFonts w:cs="Arial"/>
          <w:sz w:val="20"/>
        </w:rPr>
      </w:pPr>
    </w:p>
    <w:p w14:paraId="3ED1CB1E" w14:textId="10D792A4" w:rsidR="00A810F3" w:rsidRDefault="00A810F3" w:rsidP="00160386">
      <w:pPr>
        <w:tabs>
          <w:tab w:val="left" w:pos="3060"/>
        </w:tabs>
        <w:rPr>
          <w:rFonts w:cs="Arial"/>
          <w:sz w:val="20"/>
        </w:rPr>
      </w:pPr>
    </w:p>
    <w:p w14:paraId="3921551A" w14:textId="77777777" w:rsidR="00A810F3" w:rsidRDefault="00A810F3" w:rsidP="00160386">
      <w:pPr>
        <w:tabs>
          <w:tab w:val="left" w:pos="3060"/>
        </w:tabs>
        <w:rPr>
          <w:rFonts w:cs="Arial"/>
          <w:sz w:val="20"/>
        </w:rPr>
      </w:pPr>
    </w:p>
    <w:p w14:paraId="43E13B48" w14:textId="77777777" w:rsidR="00732E2D" w:rsidRDefault="00732E2D" w:rsidP="00160386">
      <w:pPr>
        <w:tabs>
          <w:tab w:val="left" w:pos="3060"/>
        </w:tabs>
        <w:rPr>
          <w:rFonts w:cs="Arial"/>
          <w:sz w:val="20"/>
        </w:rPr>
      </w:pPr>
    </w:p>
    <w:p w14:paraId="32AC207C" w14:textId="77777777" w:rsidR="00732E2D" w:rsidRDefault="00732E2D" w:rsidP="00160386">
      <w:pPr>
        <w:tabs>
          <w:tab w:val="left" w:pos="3060"/>
        </w:tabs>
        <w:rPr>
          <w:rFonts w:cs="Arial"/>
          <w:sz w:val="20"/>
        </w:rPr>
      </w:pPr>
    </w:p>
    <w:p w14:paraId="1066FB08" w14:textId="77777777" w:rsidR="00732E2D" w:rsidRDefault="00732E2D" w:rsidP="00160386">
      <w:pPr>
        <w:tabs>
          <w:tab w:val="left" w:pos="3060"/>
        </w:tabs>
        <w:rPr>
          <w:rFonts w:cs="Arial"/>
          <w:sz w:val="20"/>
        </w:rPr>
      </w:pPr>
    </w:p>
    <w:p w14:paraId="59B92E68" w14:textId="77777777" w:rsidR="00732E2D" w:rsidRDefault="00732E2D" w:rsidP="00160386">
      <w:pPr>
        <w:tabs>
          <w:tab w:val="left" w:pos="3060"/>
        </w:tabs>
        <w:rPr>
          <w:rFonts w:cs="Arial"/>
          <w:sz w:val="20"/>
        </w:rPr>
      </w:pPr>
    </w:p>
    <w:p w14:paraId="3970037C" w14:textId="5DAD3CC1" w:rsidR="00732E2D" w:rsidRDefault="00732E2D" w:rsidP="00160386">
      <w:pPr>
        <w:tabs>
          <w:tab w:val="left" w:pos="3060"/>
        </w:tabs>
        <w:rPr>
          <w:rFonts w:cs="Arial"/>
          <w:sz w:val="20"/>
        </w:rPr>
      </w:pPr>
    </w:p>
    <w:p w14:paraId="5A0097DF" w14:textId="12B17DD3" w:rsidR="00A810F3" w:rsidRDefault="00A810F3" w:rsidP="00160386">
      <w:pPr>
        <w:tabs>
          <w:tab w:val="left" w:pos="3060"/>
        </w:tabs>
        <w:rPr>
          <w:rFonts w:cs="Arial"/>
          <w:sz w:val="20"/>
        </w:rPr>
      </w:pPr>
    </w:p>
    <w:p w14:paraId="3E34C6E3" w14:textId="0DBFD7FB" w:rsidR="00A810F3" w:rsidRDefault="00A810F3" w:rsidP="00160386">
      <w:pPr>
        <w:tabs>
          <w:tab w:val="left" w:pos="3060"/>
        </w:tabs>
        <w:rPr>
          <w:rFonts w:cs="Arial"/>
          <w:sz w:val="20"/>
        </w:rPr>
      </w:pPr>
    </w:p>
    <w:p w14:paraId="13CD6A17" w14:textId="4FF4F9B1" w:rsidR="00A810F3" w:rsidRDefault="00A810F3" w:rsidP="00160386">
      <w:pPr>
        <w:tabs>
          <w:tab w:val="left" w:pos="3060"/>
        </w:tabs>
        <w:rPr>
          <w:rFonts w:cs="Arial"/>
          <w:sz w:val="20"/>
        </w:rPr>
      </w:pPr>
    </w:p>
    <w:p w14:paraId="041BE0AF" w14:textId="739E97C2" w:rsidR="00A810F3" w:rsidRDefault="00A810F3" w:rsidP="00160386">
      <w:pPr>
        <w:tabs>
          <w:tab w:val="left" w:pos="3060"/>
        </w:tabs>
        <w:rPr>
          <w:rFonts w:cs="Arial"/>
          <w:sz w:val="20"/>
        </w:rPr>
      </w:pPr>
    </w:p>
    <w:p w14:paraId="2630E24B" w14:textId="163694DF" w:rsidR="00A810F3" w:rsidRDefault="00A810F3" w:rsidP="00160386">
      <w:pPr>
        <w:tabs>
          <w:tab w:val="left" w:pos="3060"/>
        </w:tabs>
        <w:rPr>
          <w:rFonts w:cs="Arial"/>
          <w:sz w:val="20"/>
        </w:rPr>
      </w:pPr>
    </w:p>
    <w:p w14:paraId="32184AD8" w14:textId="607604CE" w:rsidR="00A810F3" w:rsidRDefault="00A810F3" w:rsidP="00160386">
      <w:pPr>
        <w:tabs>
          <w:tab w:val="left" w:pos="3060"/>
        </w:tabs>
        <w:rPr>
          <w:rFonts w:cs="Arial"/>
          <w:sz w:val="20"/>
        </w:rPr>
      </w:pPr>
    </w:p>
    <w:p w14:paraId="2AA32FF9" w14:textId="77777777" w:rsidR="00FC7A7C" w:rsidRDefault="00FC7A7C" w:rsidP="00160386">
      <w:pPr>
        <w:tabs>
          <w:tab w:val="left" w:pos="3060"/>
        </w:tabs>
        <w:rPr>
          <w:rFonts w:cs="Arial"/>
          <w:sz w:val="20"/>
        </w:rPr>
      </w:pPr>
    </w:p>
    <w:p w14:paraId="2778A017" w14:textId="77777777" w:rsidR="009B4FB3" w:rsidRDefault="009B4FB3" w:rsidP="00160386">
      <w:pPr>
        <w:tabs>
          <w:tab w:val="left" w:pos="3060"/>
        </w:tabs>
        <w:rPr>
          <w:rFonts w:cs="Arial"/>
          <w:sz w:val="20"/>
        </w:rPr>
      </w:pPr>
    </w:p>
    <w:p w14:paraId="65861BEE" w14:textId="77777777" w:rsidR="00A252B1" w:rsidRDefault="00A252B1" w:rsidP="00160386">
      <w:pPr>
        <w:tabs>
          <w:tab w:val="left" w:pos="3060"/>
        </w:tabs>
        <w:rPr>
          <w:rFonts w:cs="Arial"/>
          <w:sz w:val="22"/>
          <w:szCs w:val="22"/>
        </w:rPr>
      </w:pPr>
    </w:p>
    <w:p w14:paraId="25C0EDB9" w14:textId="5BF873FA" w:rsidR="00045DDE" w:rsidRPr="009B4FB3" w:rsidRDefault="00AD6A6D" w:rsidP="00160386">
      <w:pPr>
        <w:tabs>
          <w:tab w:val="left" w:pos="3060"/>
        </w:tabs>
        <w:rPr>
          <w:rFonts w:cs="Arial"/>
          <w:sz w:val="22"/>
          <w:szCs w:val="22"/>
        </w:rPr>
      </w:pPr>
      <w:r w:rsidRPr="009B4FB3">
        <w:rPr>
          <w:rFonts w:cs="Arial"/>
          <w:sz w:val="22"/>
          <w:szCs w:val="22"/>
        </w:rPr>
        <w:lastRenderedPageBreak/>
        <w:t>E</w:t>
      </w:r>
      <w:r w:rsidR="00045DDE" w:rsidRPr="009B4FB3">
        <w:rPr>
          <w:rFonts w:cs="Arial"/>
          <w:sz w:val="22"/>
          <w:szCs w:val="22"/>
        </w:rPr>
        <w:t>l informe desarrolla los siguientes aspectos básicos, a saber:</w:t>
      </w:r>
    </w:p>
    <w:p w14:paraId="756CABF8" w14:textId="77777777" w:rsidR="0057113A" w:rsidRPr="009B4FB3" w:rsidRDefault="0057113A" w:rsidP="00160386">
      <w:pPr>
        <w:tabs>
          <w:tab w:val="left" w:pos="3060"/>
        </w:tabs>
        <w:rPr>
          <w:rFonts w:cs="Arial"/>
          <w:sz w:val="22"/>
          <w:szCs w:val="22"/>
        </w:rPr>
      </w:pPr>
    </w:p>
    <w:p w14:paraId="33BFA640" w14:textId="77777777" w:rsidR="00293B12" w:rsidRPr="009B4FB3" w:rsidRDefault="00293B12" w:rsidP="00160386">
      <w:pPr>
        <w:tabs>
          <w:tab w:val="left" w:pos="3060"/>
        </w:tabs>
        <w:rPr>
          <w:rFonts w:cs="Arial"/>
          <w:sz w:val="22"/>
          <w:szCs w:val="22"/>
        </w:rPr>
      </w:pPr>
    </w:p>
    <w:p w14:paraId="10A09B84" w14:textId="77777777" w:rsidR="00BF14E2" w:rsidRPr="009B4FB3" w:rsidRDefault="00BF14E2" w:rsidP="006B3923">
      <w:pPr>
        <w:numPr>
          <w:ilvl w:val="0"/>
          <w:numId w:val="2"/>
        </w:numPr>
        <w:jc w:val="both"/>
        <w:rPr>
          <w:rFonts w:cs="Arial"/>
          <w:b/>
          <w:sz w:val="22"/>
          <w:szCs w:val="22"/>
        </w:rPr>
      </w:pPr>
      <w:r w:rsidRPr="009B4FB3">
        <w:rPr>
          <w:rFonts w:cs="Arial"/>
          <w:b/>
          <w:sz w:val="22"/>
          <w:szCs w:val="22"/>
        </w:rPr>
        <w:t>SESIONES</w:t>
      </w:r>
    </w:p>
    <w:p w14:paraId="179915FF" w14:textId="77777777" w:rsidR="00293B12" w:rsidRPr="009B4FB3" w:rsidRDefault="00293B12" w:rsidP="00293B12">
      <w:pPr>
        <w:ind w:left="360"/>
        <w:jc w:val="both"/>
        <w:rPr>
          <w:rFonts w:cs="Arial"/>
          <w:sz w:val="22"/>
          <w:szCs w:val="22"/>
        </w:rPr>
      </w:pPr>
    </w:p>
    <w:p w14:paraId="08B3B4F8" w14:textId="7C7AC3FB" w:rsidR="00BF14E2" w:rsidRPr="009B4FB3" w:rsidRDefault="00045DDE" w:rsidP="006B3923">
      <w:pPr>
        <w:numPr>
          <w:ilvl w:val="1"/>
          <w:numId w:val="2"/>
        </w:numPr>
        <w:jc w:val="both"/>
        <w:rPr>
          <w:rFonts w:cs="Arial"/>
          <w:sz w:val="22"/>
          <w:szCs w:val="22"/>
        </w:rPr>
      </w:pPr>
      <w:r w:rsidRPr="009B4FB3">
        <w:rPr>
          <w:rFonts w:cs="Arial"/>
          <w:sz w:val="22"/>
          <w:szCs w:val="22"/>
        </w:rPr>
        <w:t xml:space="preserve">Sesiones realizadas. </w:t>
      </w:r>
    </w:p>
    <w:p w14:paraId="770A43DA" w14:textId="7132537A" w:rsidR="00BF14E2" w:rsidRPr="009B4FB3" w:rsidRDefault="00874C73" w:rsidP="006B3923">
      <w:pPr>
        <w:pStyle w:val="Prrafodelista"/>
        <w:numPr>
          <w:ilvl w:val="1"/>
          <w:numId w:val="2"/>
        </w:numPr>
        <w:jc w:val="both"/>
        <w:rPr>
          <w:rFonts w:cs="Arial"/>
          <w:sz w:val="22"/>
          <w:szCs w:val="22"/>
        </w:rPr>
      </w:pPr>
      <w:r w:rsidRPr="009B4FB3">
        <w:rPr>
          <w:rFonts w:cs="Arial"/>
          <w:sz w:val="22"/>
          <w:szCs w:val="22"/>
        </w:rPr>
        <w:t>Convocatorias a sesiones a los Honorables Concejales</w:t>
      </w:r>
    </w:p>
    <w:p w14:paraId="0DDA9FBF" w14:textId="5FD9EE04" w:rsidR="00BF14E2" w:rsidRPr="009B4FB3" w:rsidRDefault="00874C73" w:rsidP="006B3923">
      <w:pPr>
        <w:pStyle w:val="Prrafodelista"/>
        <w:numPr>
          <w:ilvl w:val="1"/>
          <w:numId w:val="2"/>
        </w:numPr>
        <w:jc w:val="both"/>
        <w:rPr>
          <w:rFonts w:cs="Arial"/>
          <w:sz w:val="22"/>
          <w:szCs w:val="22"/>
        </w:rPr>
      </w:pPr>
      <w:r w:rsidRPr="009B4FB3">
        <w:rPr>
          <w:rFonts w:cs="Arial"/>
          <w:sz w:val="22"/>
          <w:szCs w:val="22"/>
        </w:rPr>
        <w:t>Citaciones e invitaciones a sesión a funcionarios y particulares</w:t>
      </w:r>
    </w:p>
    <w:p w14:paraId="229C4DED" w14:textId="172F24B4" w:rsidR="00BF14E2" w:rsidRPr="009B4FB3" w:rsidRDefault="008C4C52" w:rsidP="006B3923">
      <w:pPr>
        <w:pStyle w:val="Prrafodelista"/>
        <w:numPr>
          <w:ilvl w:val="1"/>
          <w:numId w:val="2"/>
        </w:numPr>
        <w:jc w:val="both"/>
        <w:rPr>
          <w:rFonts w:cs="Arial"/>
          <w:sz w:val="22"/>
          <w:szCs w:val="22"/>
        </w:rPr>
      </w:pPr>
      <w:r w:rsidRPr="009B4FB3">
        <w:rPr>
          <w:rFonts w:cs="Arial"/>
          <w:sz w:val="22"/>
          <w:szCs w:val="22"/>
        </w:rPr>
        <w:t>Expedición</w:t>
      </w:r>
      <w:r w:rsidR="00DD3E65" w:rsidRPr="009B4FB3">
        <w:rPr>
          <w:rFonts w:cs="Arial"/>
          <w:sz w:val="22"/>
          <w:szCs w:val="22"/>
        </w:rPr>
        <w:t xml:space="preserve"> de </w:t>
      </w:r>
      <w:r w:rsidRPr="009B4FB3">
        <w:rPr>
          <w:rFonts w:cs="Arial"/>
          <w:sz w:val="22"/>
          <w:szCs w:val="22"/>
        </w:rPr>
        <w:t>certificaciones</w:t>
      </w:r>
      <w:r w:rsidR="00DD3E65" w:rsidRPr="009B4FB3">
        <w:rPr>
          <w:rFonts w:cs="Arial"/>
          <w:sz w:val="22"/>
          <w:szCs w:val="22"/>
        </w:rPr>
        <w:t xml:space="preserve"> de asistencia de los honorables concejales a las sesiones</w:t>
      </w:r>
    </w:p>
    <w:p w14:paraId="36321B7D" w14:textId="77777777" w:rsidR="004239EF" w:rsidRPr="009B4FB3" w:rsidRDefault="004239EF" w:rsidP="004239EF">
      <w:pPr>
        <w:pStyle w:val="Prrafodelista"/>
        <w:ind w:left="360"/>
        <w:jc w:val="both"/>
        <w:rPr>
          <w:rFonts w:cs="Arial"/>
          <w:sz w:val="22"/>
          <w:szCs w:val="22"/>
        </w:rPr>
      </w:pPr>
    </w:p>
    <w:p w14:paraId="7265B53B" w14:textId="69385DD2" w:rsidR="00BF14E2" w:rsidRPr="009B4FB3" w:rsidRDefault="00BF14E2" w:rsidP="006B3923">
      <w:pPr>
        <w:pStyle w:val="Prrafodelista"/>
        <w:numPr>
          <w:ilvl w:val="0"/>
          <w:numId w:val="2"/>
        </w:numPr>
        <w:jc w:val="both"/>
        <w:rPr>
          <w:rFonts w:cs="Arial"/>
          <w:b/>
          <w:sz w:val="22"/>
          <w:szCs w:val="22"/>
        </w:rPr>
      </w:pPr>
      <w:r w:rsidRPr="009B4FB3">
        <w:rPr>
          <w:rFonts w:cs="Arial"/>
          <w:b/>
          <w:sz w:val="22"/>
          <w:szCs w:val="22"/>
        </w:rPr>
        <w:t xml:space="preserve">GESTIÓN NORMATIVA (PROYECTOS DE ACUERDO). </w:t>
      </w:r>
    </w:p>
    <w:p w14:paraId="66EDA4BC" w14:textId="00BD8523" w:rsidR="00293B12" w:rsidRPr="009B4FB3" w:rsidRDefault="00293B12" w:rsidP="00BC25AC">
      <w:pPr>
        <w:jc w:val="both"/>
        <w:rPr>
          <w:rFonts w:cs="Arial"/>
          <w:sz w:val="22"/>
          <w:szCs w:val="22"/>
        </w:rPr>
      </w:pPr>
    </w:p>
    <w:p w14:paraId="1F70F255" w14:textId="42E69843" w:rsidR="00E54E00" w:rsidRPr="009B4FB3" w:rsidRDefault="00A14A73" w:rsidP="006B3923">
      <w:pPr>
        <w:pStyle w:val="Prrafodelista"/>
        <w:numPr>
          <w:ilvl w:val="1"/>
          <w:numId w:val="2"/>
        </w:numPr>
        <w:jc w:val="both"/>
        <w:rPr>
          <w:rFonts w:cs="Arial"/>
          <w:sz w:val="22"/>
          <w:szCs w:val="22"/>
        </w:rPr>
      </w:pPr>
      <w:r w:rsidRPr="009B4FB3">
        <w:rPr>
          <w:rFonts w:cs="Arial"/>
          <w:sz w:val="22"/>
          <w:szCs w:val="22"/>
        </w:rPr>
        <w:t>Trá</w:t>
      </w:r>
      <w:r w:rsidR="00E54E00" w:rsidRPr="009B4FB3">
        <w:rPr>
          <w:rFonts w:cs="Arial"/>
          <w:sz w:val="22"/>
          <w:szCs w:val="22"/>
        </w:rPr>
        <w:t xml:space="preserve">mite de proyectos de acuerdo radicados </w:t>
      </w:r>
    </w:p>
    <w:p w14:paraId="4A3CCFB9" w14:textId="6BBE5CA2" w:rsidR="003B2E05" w:rsidRPr="009B4FB3" w:rsidRDefault="003B2E05" w:rsidP="006B3923">
      <w:pPr>
        <w:pStyle w:val="Prrafodelista"/>
        <w:numPr>
          <w:ilvl w:val="1"/>
          <w:numId w:val="2"/>
        </w:numPr>
        <w:jc w:val="both"/>
        <w:rPr>
          <w:rFonts w:cs="Arial"/>
          <w:sz w:val="22"/>
          <w:szCs w:val="22"/>
        </w:rPr>
      </w:pPr>
      <w:r w:rsidRPr="009B4FB3">
        <w:rPr>
          <w:rFonts w:cs="Arial"/>
          <w:sz w:val="22"/>
          <w:szCs w:val="22"/>
        </w:rPr>
        <w:t>Proyectos de Acuerdo tramitados</w:t>
      </w:r>
    </w:p>
    <w:p w14:paraId="09F84BEC" w14:textId="15854EF0" w:rsidR="004239EF" w:rsidRPr="009B4FB3" w:rsidRDefault="004239EF" w:rsidP="006B3923">
      <w:pPr>
        <w:pStyle w:val="Prrafodelista"/>
        <w:numPr>
          <w:ilvl w:val="1"/>
          <w:numId w:val="2"/>
        </w:numPr>
        <w:jc w:val="both"/>
        <w:rPr>
          <w:rFonts w:cs="Arial"/>
          <w:sz w:val="22"/>
          <w:szCs w:val="22"/>
        </w:rPr>
      </w:pPr>
      <w:r w:rsidRPr="009B4FB3">
        <w:rPr>
          <w:rFonts w:cs="Arial"/>
          <w:sz w:val="22"/>
          <w:szCs w:val="22"/>
        </w:rPr>
        <w:t>Comisiones Accidentales, Transitorias, de Vigilancia o Ad-Hoc - Gestión Normativa</w:t>
      </w:r>
    </w:p>
    <w:p w14:paraId="060C581F" w14:textId="06634907" w:rsidR="00502D0E" w:rsidRPr="009B4FB3" w:rsidRDefault="00502D0E" w:rsidP="006B3923">
      <w:pPr>
        <w:pStyle w:val="Prrafodelista"/>
        <w:numPr>
          <w:ilvl w:val="1"/>
          <w:numId w:val="2"/>
        </w:numPr>
        <w:jc w:val="both"/>
        <w:rPr>
          <w:rFonts w:cs="Arial"/>
          <w:sz w:val="22"/>
          <w:szCs w:val="22"/>
        </w:rPr>
      </w:pPr>
      <w:r w:rsidRPr="009B4FB3">
        <w:rPr>
          <w:rFonts w:cs="Arial"/>
          <w:sz w:val="22"/>
          <w:szCs w:val="22"/>
        </w:rPr>
        <w:t>Acuerdos</w:t>
      </w:r>
    </w:p>
    <w:p w14:paraId="22CFE535" w14:textId="6C936DBE" w:rsidR="005E6C50" w:rsidRPr="009B4FB3" w:rsidRDefault="00B9250C" w:rsidP="00E81910">
      <w:pPr>
        <w:pStyle w:val="Prrafodelista"/>
        <w:numPr>
          <w:ilvl w:val="1"/>
          <w:numId w:val="2"/>
        </w:numPr>
        <w:rPr>
          <w:rFonts w:cs="Arial"/>
          <w:sz w:val="22"/>
          <w:szCs w:val="22"/>
        </w:rPr>
      </w:pPr>
      <w:r w:rsidRPr="009B4FB3">
        <w:rPr>
          <w:rFonts w:cs="Arial"/>
          <w:sz w:val="22"/>
          <w:szCs w:val="22"/>
        </w:rPr>
        <w:t>Ordenes al Mérito conferidas por acuerdo distrital entregadas en el periodo</w:t>
      </w:r>
      <w:r w:rsidR="005E6C50" w:rsidRPr="009B4FB3">
        <w:rPr>
          <w:rStyle w:val="Textoennegrita"/>
          <w:rFonts w:ascii="inherit" w:hAnsi="inherit" w:cs="Arial"/>
          <w:color w:val="000000"/>
          <w:sz w:val="22"/>
          <w:szCs w:val="22"/>
          <w:bdr w:val="none" w:sz="0" w:space="0" w:color="auto" w:frame="1"/>
        </w:rPr>
        <w:t> </w:t>
      </w:r>
    </w:p>
    <w:p w14:paraId="3C60E754" w14:textId="77777777" w:rsidR="00BC25AC" w:rsidRPr="009B4FB3" w:rsidRDefault="00BC25AC" w:rsidP="00BC25AC">
      <w:pPr>
        <w:jc w:val="both"/>
        <w:rPr>
          <w:rFonts w:cs="Arial"/>
          <w:sz w:val="22"/>
          <w:szCs w:val="22"/>
        </w:rPr>
      </w:pPr>
    </w:p>
    <w:p w14:paraId="4C2DA24F" w14:textId="74562D82" w:rsidR="00773005" w:rsidRPr="009B4FB3" w:rsidRDefault="00BF14E2" w:rsidP="00145AC7">
      <w:pPr>
        <w:pStyle w:val="Prrafodelista"/>
        <w:numPr>
          <w:ilvl w:val="0"/>
          <w:numId w:val="2"/>
        </w:numPr>
        <w:rPr>
          <w:rFonts w:cs="Arial"/>
          <w:b/>
          <w:sz w:val="22"/>
          <w:szCs w:val="22"/>
        </w:rPr>
      </w:pPr>
      <w:r w:rsidRPr="009B4FB3">
        <w:rPr>
          <w:rFonts w:cs="Arial"/>
          <w:b/>
          <w:sz w:val="22"/>
          <w:szCs w:val="22"/>
        </w:rPr>
        <w:t xml:space="preserve">CONTROL POLÍTICO </w:t>
      </w:r>
      <w:r w:rsidR="00773005" w:rsidRPr="009B4FB3">
        <w:rPr>
          <w:rFonts w:cs="Arial"/>
          <w:b/>
          <w:sz w:val="22"/>
          <w:szCs w:val="22"/>
        </w:rPr>
        <w:t xml:space="preserve">/ TRÁMITE DE PROPOSICIONES </w:t>
      </w:r>
    </w:p>
    <w:p w14:paraId="45D5BCFA" w14:textId="77777777" w:rsidR="00293B12" w:rsidRPr="009B4FB3" w:rsidRDefault="00293B12" w:rsidP="004618F9">
      <w:pPr>
        <w:jc w:val="both"/>
        <w:rPr>
          <w:rFonts w:cs="Arial"/>
          <w:sz w:val="22"/>
          <w:szCs w:val="22"/>
        </w:rPr>
      </w:pPr>
    </w:p>
    <w:p w14:paraId="5066C0C8" w14:textId="391520AD" w:rsidR="00FC1427" w:rsidRPr="009B4FB3" w:rsidRDefault="00773005" w:rsidP="00145AC7">
      <w:pPr>
        <w:pStyle w:val="Prrafodelista"/>
        <w:numPr>
          <w:ilvl w:val="1"/>
          <w:numId w:val="2"/>
        </w:numPr>
        <w:rPr>
          <w:rFonts w:cs="Arial"/>
          <w:sz w:val="22"/>
          <w:szCs w:val="22"/>
        </w:rPr>
      </w:pPr>
      <w:r w:rsidRPr="009B4FB3">
        <w:rPr>
          <w:rFonts w:cs="Arial"/>
          <w:sz w:val="22"/>
          <w:szCs w:val="22"/>
        </w:rPr>
        <w:t>P</w:t>
      </w:r>
      <w:r w:rsidR="00FC1427" w:rsidRPr="009B4FB3">
        <w:rPr>
          <w:rFonts w:cs="Arial"/>
          <w:sz w:val="22"/>
          <w:szCs w:val="22"/>
        </w:rPr>
        <w:t>roposiciones</w:t>
      </w:r>
      <w:r w:rsidRPr="009B4FB3">
        <w:rPr>
          <w:rFonts w:cs="Arial"/>
          <w:sz w:val="22"/>
          <w:szCs w:val="22"/>
        </w:rPr>
        <w:t xml:space="preserve"> debatidas</w:t>
      </w:r>
    </w:p>
    <w:p w14:paraId="4D9C9874" w14:textId="77777777" w:rsidR="00773005" w:rsidRPr="009B4FB3" w:rsidRDefault="00773005" w:rsidP="00145AC7">
      <w:pPr>
        <w:pStyle w:val="Prrafodelista"/>
        <w:numPr>
          <w:ilvl w:val="1"/>
          <w:numId w:val="2"/>
        </w:numPr>
        <w:rPr>
          <w:rFonts w:cs="Arial"/>
          <w:sz w:val="22"/>
          <w:szCs w:val="22"/>
        </w:rPr>
      </w:pPr>
      <w:r w:rsidRPr="009B4FB3">
        <w:rPr>
          <w:rFonts w:cs="Arial"/>
          <w:sz w:val="22"/>
          <w:szCs w:val="22"/>
        </w:rPr>
        <w:t>Proposiciones Aprobadas</w:t>
      </w:r>
    </w:p>
    <w:p w14:paraId="7A0ECBA8" w14:textId="267467BB" w:rsidR="00CB609E" w:rsidRPr="009B4FB3" w:rsidRDefault="00CB609E" w:rsidP="00145AC7">
      <w:pPr>
        <w:pStyle w:val="Prrafodelista"/>
        <w:numPr>
          <w:ilvl w:val="1"/>
          <w:numId w:val="2"/>
        </w:numPr>
        <w:rPr>
          <w:sz w:val="22"/>
          <w:szCs w:val="22"/>
        </w:rPr>
      </w:pPr>
      <w:r w:rsidRPr="009B4FB3">
        <w:rPr>
          <w:sz w:val="22"/>
          <w:szCs w:val="22"/>
        </w:rPr>
        <w:t>Proposiciones pendientes de aprobación</w:t>
      </w:r>
    </w:p>
    <w:p w14:paraId="5ABC37D1" w14:textId="01B62053" w:rsidR="00FA7416" w:rsidRPr="009B4FB3" w:rsidRDefault="00FA7416" w:rsidP="00145AC7">
      <w:pPr>
        <w:pStyle w:val="Prrafodelista"/>
        <w:numPr>
          <w:ilvl w:val="1"/>
          <w:numId w:val="2"/>
        </w:numPr>
        <w:rPr>
          <w:sz w:val="22"/>
          <w:szCs w:val="22"/>
        </w:rPr>
      </w:pPr>
      <w:r w:rsidRPr="009B4FB3">
        <w:rPr>
          <w:sz w:val="22"/>
          <w:szCs w:val="22"/>
        </w:rPr>
        <w:t>Proposiciones trasladadas o recibidas de otras Comisiones / Secretaria General</w:t>
      </w:r>
    </w:p>
    <w:p w14:paraId="5BC19FCE" w14:textId="55095EAD" w:rsidR="00BB6354" w:rsidRPr="009B4FB3" w:rsidRDefault="00BB6354" w:rsidP="00145AC7">
      <w:pPr>
        <w:pStyle w:val="Prrafodelista"/>
        <w:numPr>
          <w:ilvl w:val="1"/>
          <w:numId w:val="2"/>
        </w:numPr>
        <w:rPr>
          <w:rFonts w:cs="Arial"/>
          <w:sz w:val="22"/>
          <w:szCs w:val="22"/>
        </w:rPr>
      </w:pPr>
      <w:r w:rsidRPr="009B4FB3">
        <w:rPr>
          <w:rFonts w:cs="Arial"/>
          <w:sz w:val="22"/>
          <w:szCs w:val="22"/>
        </w:rPr>
        <w:t>Realización</w:t>
      </w:r>
      <w:r w:rsidR="00FA7416" w:rsidRPr="009B4FB3">
        <w:rPr>
          <w:rFonts w:cs="Arial"/>
          <w:sz w:val="22"/>
          <w:szCs w:val="22"/>
        </w:rPr>
        <w:t xml:space="preserve"> de Audiencias Públicas</w:t>
      </w:r>
      <w:r w:rsidR="00FE3E76" w:rsidRPr="009B4FB3">
        <w:rPr>
          <w:rFonts w:cs="Arial"/>
          <w:sz w:val="22"/>
          <w:szCs w:val="22"/>
        </w:rPr>
        <w:t>,</w:t>
      </w:r>
      <w:r w:rsidRPr="009B4FB3">
        <w:rPr>
          <w:rFonts w:cs="Arial"/>
          <w:sz w:val="22"/>
          <w:szCs w:val="22"/>
        </w:rPr>
        <w:t xml:space="preserve"> foros y cabildos</w:t>
      </w:r>
    </w:p>
    <w:p w14:paraId="53076F1A" w14:textId="77777777" w:rsidR="00BB6354" w:rsidRPr="009B4FB3" w:rsidRDefault="00BB6354" w:rsidP="00145AC7">
      <w:pPr>
        <w:pStyle w:val="Prrafodelista"/>
        <w:numPr>
          <w:ilvl w:val="1"/>
          <w:numId w:val="2"/>
        </w:numPr>
        <w:jc w:val="both"/>
        <w:rPr>
          <w:rFonts w:cs="Arial"/>
          <w:sz w:val="22"/>
          <w:szCs w:val="22"/>
        </w:rPr>
      </w:pPr>
      <w:r w:rsidRPr="009B4FB3">
        <w:rPr>
          <w:rFonts w:cs="Arial"/>
          <w:sz w:val="22"/>
          <w:szCs w:val="22"/>
        </w:rPr>
        <w:t xml:space="preserve">Comisiones accidentales, transitorias, de vigilancia o ad-hoc </w:t>
      </w:r>
    </w:p>
    <w:p w14:paraId="2E2CBB28" w14:textId="0514CB7F" w:rsidR="000A2044" w:rsidRPr="009B4FB3" w:rsidRDefault="000A2044" w:rsidP="00145AC7">
      <w:pPr>
        <w:pStyle w:val="Prrafodelista"/>
        <w:numPr>
          <w:ilvl w:val="1"/>
          <w:numId w:val="2"/>
        </w:numPr>
        <w:jc w:val="both"/>
        <w:rPr>
          <w:rFonts w:cs="Arial"/>
          <w:sz w:val="22"/>
          <w:szCs w:val="22"/>
        </w:rPr>
      </w:pPr>
      <w:r w:rsidRPr="009B4FB3">
        <w:rPr>
          <w:rFonts w:cs="Arial"/>
          <w:sz w:val="22"/>
          <w:szCs w:val="22"/>
          <w:lang w:val="es-MX"/>
        </w:rPr>
        <w:t>Proposiciones de reconocimiento y notas de estilo</w:t>
      </w:r>
    </w:p>
    <w:p w14:paraId="790859B7" w14:textId="77777777" w:rsidR="00FC1427" w:rsidRPr="009B4FB3" w:rsidRDefault="00FC1427" w:rsidP="00FC1427">
      <w:pPr>
        <w:pStyle w:val="Prrafodelista"/>
        <w:ind w:left="360"/>
        <w:jc w:val="both"/>
        <w:rPr>
          <w:rFonts w:cs="Arial"/>
          <w:sz w:val="22"/>
          <w:szCs w:val="22"/>
        </w:rPr>
      </w:pPr>
    </w:p>
    <w:p w14:paraId="5BD07A22" w14:textId="33FA59D9" w:rsidR="00045DDE" w:rsidRPr="009B4FB3" w:rsidRDefault="00BF14E2" w:rsidP="00145AC7">
      <w:pPr>
        <w:numPr>
          <w:ilvl w:val="0"/>
          <w:numId w:val="2"/>
        </w:numPr>
        <w:jc w:val="both"/>
        <w:rPr>
          <w:rFonts w:cs="Arial"/>
          <w:b/>
          <w:sz w:val="22"/>
          <w:szCs w:val="22"/>
        </w:rPr>
      </w:pPr>
      <w:r w:rsidRPr="009B4FB3">
        <w:rPr>
          <w:rFonts w:cs="Arial"/>
          <w:b/>
          <w:sz w:val="22"/>
          <w:szCs w:val="22"/>
        </w:rPr>
        <w:t xml:space="preserve">SEGUIMIENTO A DERECHOS DE PETICIÓN. </w:t>
      </w:r>
    </w:p>
    <w:p w14:paraId="35BBAEDF" w14:textId="77777777" w:rsidR="00CB51D1" w:rsidRPr="009B4FB3" w:rsidRDefault="00CB51D1" w:rsidP="00CB51D1">
      <w:pPr>
        <w:ind w:left="360"/>
        <w:jc w:val="both"/>
        <w:rPr>
          <w:rFonts w:cs="Arial"/>
          <w:sz w:val="22"/>
          <w:szCs w:val="22"/>
        </w:rPr>
      </w:pPr>
    </w:p>
    <w:p w14:paraId="5FE136CA" w14:textId="4538ECD9" w:rsidR="00CB51D1" w:rsidRPr="009B4FB3" w:rsidRDefault="00B91148" w:rsidP="00145AC7">
      <w:pPr>
        <w:numPr>
          <w:ilvl w:val="0"/>
          <w:numId w:val="2"/>
        </w:numPr>
        <w:rPr>
          <w:rFonts w:cs="Arial"/>
          <w:b/>
          <w:sz w:val="22"/>
          <w:szCs w:val="22"/>
          <w:lang w:val="es-MX"/>
        </w:rPr>
      </w:pPr>
      <w:r w:rsidRPr="009B4FB3">
        <w:rPr>
          <w:rFonts w:cs="Arial"/>
          <w:b/>
          <w:sz w:val="22"/>
          <w:szCs w:val="22"/>
          <w:lang w:val="es-MX"/>
        </w:rPr>
        <w:t>SEGUIMIENTO PLAN DE ACCIÓN</w:t>
      </w:r>
    </w:p>
    <w:p w14:paraId="5A59C083" w14:textId="77777777" w:rsidR="00293B12" w:rsidRDefault="00293B12" w:rsidP="00293B12">
      <w:pPr>
        <w:pStyle w:val="Piedepgina"/>
        <w:ind w:right="360"/>
        <w:jc w:val="both"/>
        <w:rPr>
          <w:rFonts w:cs="Arial"/>
          <w:sz w:val="20"/>
        </w:rPr>
      </w:pPr>
    </w:p>
    <w:p w14:paraId="403B4492" w14:textId="77777777" w:rsidR="00293B12" w:rsidRDefault="00293B12" w:rsidP="00293B12">
      <w:pPr>
        <w:pStyle w:val="Piedepgina"/>
        <w:ind w:right="360"/>
        <w:jc w:val="both"/>
        <w:rPr>
          <w:rFonts w:cs="Arial"/>
          <w:sz w:val="20"/>
        </w:rPr>
      </w:pPr>
    </w:p>
    <w:p w14:paraId="3CC26CDB" w14:textId="77777777" w:rsidR="00293B12" w:rsidRDefault="00293B12" w:rsidP="00293B12">
      <w:pPr>
        <w:pStyle w:val="Piedepgina"/>
        <w:ind w:right="360"/>
        <w:jc w:val="both"/>
        <w:rPr>
          <w:rFonts w:cs="Arial"/>
          <w:sz w:val="20"/>
        </w:rPr>
      </w:pPr>
    </w:p>
    <w:p w14:paraId="33D51AE7" w14:textId="77777777" w:rsidR="00BF14E2" w:rsidRDefault="00BF14E2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2DD8351" w14:textId="77777777" w:rsidR="00BF14E2" w:rsidRPr="00B93917" w:rsidRDefault="00BF14E2" w:rsidP="00160386">
      <w:pPr>
        <w:rPr>
          <w:rFonts w:cs="Arial"/>
          <w:sz w:val="20"/>
          <w:lang w:val="es-MX"/>
        </w:rPr>
      </w:pPr>
    </w:p>
    <w:p w14:paraId="6BFD3F2D" w14:textId="77777777" w:rsidR="00BF14E2" w:rsidRPr="00293B12" w:rsidRDefault="003E5CB3" w:rsidP="006B3923">
      <w:pPr>
        <w:pStyle w:val="Ttulo1"/>
        <w:numPr>
          <w:ilvl w:val="0"/>
          <w:numId w:val="3"/>
        </w:numPr>
        <w:rPr>
          <w:rFonts w:cs="Arial"/>
          <w:sz w:val="20"/>
        </w:rPr>
      </w:pPr>
      <w:r w:rsidRPr="00293B12">
        <w:rPr>
          <w:rFonts w:cs="Arial"/>
          <w:sz w:val="20"/>
        </w:rPr>
        <w:t>SESIONES</w:t>
      </w:r>
    </w:p>
    <w:p w14:paraId="3BE15CB3" w14:textId="77777777" w:rsidR="009B4FB3" w:rsidRDefault="009B4FB3" w:rsidP="009B4FB3">
      <w:pPr>
        <w:pStyle w:val="Textoindependiente"/>
        <w:spacing w:before="1"/>
        <w:rPr>
          <w:b/>
        </w:rPr>
      </w:pPr>
    </w:p>
    <w:tbl>
      <w:tblPr>
        <w:tblStyle w:val="Tablaconcuadrcula"/>
        <w:tblW w:w="0" w:type="auto"/>
        <w:tblLayout w:type="fixed"/>
        <w:tblLook w:val="01E0" w:firstRow="1" w:lastRow="1" w:firstColumn="1" w:lastColumn="1" w:noHBand="0" w:noVBand="0"/>
      </w:tblPr>
      <w:tblGrid>
        <w:gridCol w:w="1474"/>
        <w:gridCol w:w="894"/>
        <w:gridCol w:w="692"/>
        <w:gridCol w:w="826"/>
        <w:gridCol w:w="646"/>
        <w:gridCol w:w="670"/>
        <w:gridCol w:w="622"/>
        <w:gridCol w:w="579"/>
        <w:gridCol w:w="536"/>
        <w:gridCol w:w="630"/>
        <w:gridCol w:w="1258"/>
      </w:tblGrid>
      <w:tr w:rsidR="009B4FB3" w14:paraId="78C6036B" w14:textId="77777777" w:rsidTr="009B4FB3">
        <w:trPr>
          <w:trHeight w:val="315"/>
        </w:trPr>
        <w:tc>
          <w:tcPr>
            <w:tcW w:w="1474" w:type="dxa"/>
          </w:tcPr>
          <w:p w14:paraId="4FAE0576" w14:textId="77777777" w:rsidR="009B4FB3" w:rsidRDefault="009B4FB3" w:rsidP="009B4FB3">
            <w:pPr>
              <w:pStyle w:val="TableParagraph"/>
              <w:spacing w:before="42"/>
              <w:ind w:left="21"/>
              <w:rPr>
                <w:b/>
                <w:sz w:val="20"/>
              </w:rPr>
            </w:pPr>
            <w:r>
              <w:rPr>
                <w:spacing w:val="-5"/>
                <w:sz w:val="20"/>
              </w:rPr>
              <w:t>Mes</w:t>
            </w:r>
          </w:p>
        </w:tc>
        <w:tc>
          <w:tcPr>
            <w:tcW w:w="6095" w:type="dxa"/>
            <w:gridSpan w:val="9"/>
          </w:tcPr>
          <w:p w14:paraId="62144FD0" w14:textId="77777777" w:rsidR="009B4FB3" w:rsidRDefault="009B4FB3" w:rsidP="009B4FB3">
            <w:pPr>
              <w:pStyle w:val="TableParagraph"/>
              <w:spacing w:before="42"/>
              <w:ind w:left="7"/>
              <w:rPr>
                <w:b/>
                <w:sz w:val="20"/>
              </w:rPr>
            </w:pPr>
            <w:r>
              <w:rPr>
                <w:sz w:val="20"/>
              </w:rPr>
              <w:t>Días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sesión</w:t>
            </w:r>
          </w:p>
        </w:tc>
        <w:tc>
          <w:tcPr>
            <w:tcW w:w="1258" w:type="dxa"/>
          </w:tcPr>
          <w:p w14:paraId="4046D77F" w14:textId="77777777" w:rsidR="009B4FB3" w:rsidRDefault="009B4FB3" w:rsidP="009B4FB3">
            <w:pPr>
              <w:pStyle w:val="TableParagraph"/>
              <w:spacing w:before="42"/>
              <w:ind w:left="8"/>
              <w:rPr>
                <w:b/>
                <w:sz w:val="20"/>
              </w:rPr>
            </w:pPr>
            <w:r>
              <w:rPr>
                <w:spacing w:val="-2"/>
                <w:sz w:val="20"/>
              </w:rPr>
              <w:t>Total</w:t>
            </w:r>
          </w:p>
        </w:tc>
      </w:tr>
      <w:tr w:rsidR="009B4FB3" w14:paraId="2226011E" w14:textId="77777777" w:rsidTr="009B4FB3">
        <w:trPr>
          <w:trHeight w:val="313"/>
        </w:trPr>
        <w:tc>
          <w:tcPr>
            <w:tcW w:w="1474" w:type="dxa"/>
          </w:tcPr>
          <w:p w14:paraId="5F7E095E" w14:textId="77777777" w:rsidR="009B4FB3" w:rsidRDefault="009B4FB3" w:rsidP="009B4FB3">
            <w:pPr>
              <w:pStyle w:val="TableParagraph"/>
              <w:spacing w:line="229" w:lineRule="exact"/>
              <w:ind w:left="21" w:right="5"/>
              <w:rPr>
                <w:sz w:val="20"/>
              </w:rPr>
            </w:pPr>
            <w:r>
              <w:rPr>
                <w:spacing w:val="-4"/>
                <w:sz w:val="20"/>
              </w:rPr>
              <w:t>Enero</w:t>
            </w:r>
          </w:p>
        </w:tc>
        <w:tc>
          <w:tcPr>
            <w:tcW w:w="894" w:type="dxa"/>
          </w:tcPr>
          <w:p w14:paraId="013A51C4" w14:textId="77777777" w:rsidR="009B4FB3" w:rsidRDefault="009B4FB3" w:rsidP="009B4FB3">
            <w:pPr>
              <w:pStyle w:val="TableParagraph"/>
              <w:spacing w:before="83" w:line="210" w:lineRule="exact"/>
              <w:ind w:left="12"/>
              <w:rPr>
                <w:sz w:val="20"/>
              </w:rPr>
            </w:pPr>
            <w:r>
              <w:rPr>
                <w:spacing w:val="-5"/>
                <w:sz w:val="20"/>
              </w:rPr>
              <w:t>14</w:t>
            </w:r>
          </w:p>
        </w:tc>
        <w:tc>
          <w:tcPr>
            <w:tcW w:w="692" w:type="dxa"/>
          </w:tcPr>
          <w:p w14:paraId="355F6DEC" w14:textId="77777777" w:rsidR="009B4FB3" w:rsidRDefault="009B4FB3" w:rsidP="009B4FB3">
            <w:pPr>
              <w:pStyle w:val="TableParagraph"/>
              <w:spacing w:before="83" w:line="210" w:lineRule="exact"/>
              <w:ind w:left="11"/>
              <w:rPr>
                <w:sz w:val="20"/>
              </w:rPr>
            </w:pPr>
            <w:r>
              <w:rPr>
                <w:spacing w:val="-5"/>
                <w:sz w:val="20"/>
              </w:rPr>
              <w:t>20</w:t>
            </w:r>
          </w:p>
        </w:tc>
        <w:tc>
          <w:tcPr>
            <w:tcW w:w="826" w:type="dxa"/>
          </w:tcPr>
          <w:p w14:paraId="2908C689" w14:textId="77777777" w:rsidR="009B4FB3" w:rsidRDefault="009B4FB3" w:rsidP="009B4FB3">
            <w:pPr>
              <w:pStyle w:val="TableParagraph"/>
              <w:spacing w:before="83" w:line="210" w:lineRule="exact"/>
              <w:ind w:left="9" w:right="4"/>
              <w:rPr>
                <w:sz w:val="20"/>
              </w:rPr>
            </w:pPr>
            <w:r>
              <w:rPr>
                <w:spacing w:val="-5"/>
                <w:sz w:val="20"/>
              </w:rPr>
              <w:t>29</w:t>
            </w:r>
          </w:p>
        </w:tc>
        <w:tc>
          <w:tcPr>
            <w:tcW w:w="646" w:type="dxa"/>
          </w:tcPr>
          <w:p w14:paraId="50B545E8" w14:textId="77777777" w:rsidR="009B4FB3" w:rsidRDefault="009B4FB3" w:rsidP="009B4FB3">
            <w:pPr>
              <w:pStyle w:val="TableParagraph"/>
              <w:spacing w:before="83" w:line="210" w:lineRule="exact"/>
              <w:ind w:left="11" w:right="1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670" w:type="dxa"/>
          </w:tcPr>
          <w:p w14:paraId="5547A617" w14:textId="77777777" w:rsidR="009B4FB3" w:rsidRDefault="009B4FB3" w:rsidP="009B4FB3">
            <w:pPr>
              <w:pStyle w:val="TableParagraph"/>
              <w:spacing w:before="83" w:line="210" w:lineRule="exact"/>
              <w:ind w:left="10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622" w:type="dxa"/>
          </w:tcPr>
          <w:p w14:paraId="38BBA98E" w14:textId="77777777" w:rsidR="009B4FB3" w:rsidRDefault="009B4FB3" w:rsidP="009B4FB3">
            <w:pPr>
              <w:pStyle w:val="TableParagraph"/>
              <w:spacing w:before="83" w:line="210" w:lineRule="exact"/>
              <w:ind w:left="11" w:right="1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579" w:type="dxa"/>
          </w:tcPr>
          <w:p w14:paraId="12648754" w14:textId="77777777" w:rsidR="009B4FB3" w:rsidRDefault="009B4FB3" w:rsidP="009B4FB3">
            <w:pPr>
              <w:pStyle w:val="TableParagraph"/>
              <w:spacing w:before="83" w:line="210" w:lineRule="exact"/>
              <w:ind w:left="10" w:right="1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536" w:type="dxa"/>
          </w:tcPr>
          <w:p w14:paraId="35A853B8" w14:textId="77777777" w:rsidR="009B4FB3" w:rsidRDefault="009B4FB3" w:rsidP="009B4FB3">
            <w:pPr>
              <w:pStyle w:val="TableParagraph"/>
              <w:spacing w:before="83" w:line="210" w:lineRule="exact"/>
              <w:ind w:left="7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630" w:type="dxa"/>
          </w:tcPr>
          <w:p w14:paraId="15A08826" w14:textId="77777777" w:rsidR="009B4FB3" w:rsidRDefault="009B4FB3" w:rsidP="009B4FB3">
            <w:pPr>
              <w:pStyle w:val="TableParagraph"/>
              <w:spacing w:before="83" w:line="210" w:lineRule="exact"/>
              <w:ind w:left="4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258" w:type="dxa"/>
          </w:tcPr>
          <w:p w14:paraId="4A93C629" w14:textId="77777777" w:rsidR="009B4FB3" w:rsidRDefault="009B4FB3" w:rsidP="009B4FB3">
            <w:pPr>
              <w:pStyle w:val="TableParagraph"/>
              <w:spacing w:before="83" w:line="210" w:lineRule="exact"/>
              <w:ind w:left="8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</w:tr>
      <w:tr w:rsidR="009B4FB3" w14:paraId="0E65DEA3" w14:textId="77777777" w:rsidTr="009B4FB3">
        <w:trPr>
          <w:trHeight w:val="270"/>
        </w:trPr>
        <w:tc>
          <w:tcPr>
            <w:tcW w:w="1474" w:type="dxa"/>
          </w:tcPr>
          <w:p w14:paraId="270596CB" w14:textId="77777777" w:rsidR="009B4FB3" w:rsidRDefault="009B4FB3" w:rsidP="009B4FB3">
            <w:pPr>
              <w:pStyle w:val="TableParagraph"/>
              <w:spacing w:before="40" w:line="210" w:lineRule="exact"/>
              <w:ind w:left="21" w:right="6"/>
              <w:rPr>
                <w:sz w:val="20"/>
              </w:rPr>
            </w:pPr>
            <w:r>
              <w:rPr>
                <w:spacing w:val="-2"/>
                <w:sz w:val="20"/>
              </w:rPr>
              <w:t>Febrero</w:t>
            </w:r>
          </w:p>
        </w:tc>
        <w:tc>
          <w:tcPr>
            <w:tcW w:w="894" w:type="dxa"/>
          </w:tcPr>
          <w:p w14:paraId="1C76BABF" w14:textId="77777777" w:rsidR="009B4FB3" w:rsidRDefault="009B4FB3" w:rsidP="009B4FB3">
            <w:pPr>
              <w:pStyle w:val="TableParagraph"/>
              <w:spacing w:before="21" w:line="230" w:lineRule="exact"/>
              <w:ind w:left="12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692" w:type="dxa"/>
          </w:tcPr>
          <w:p w14:paraId="11E6F26D" w14:textId="77777777" w:rsidR="009B4FB3" w:rsidRDefault="009B4FB3" w:rsidP="009B4FB3">
            <w:pPr>
              <w:pStyle w:val="TableParagraph"/>
              <w:spacing w:before="21" w:line="230" w:lineRule="exact"/>
              <w:ind w:left="11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826" w:type="dxa"/>
          </w:tcPr>
          <w:p w14:paraId="63EF0C8C" w14:textId="77777777" w:rsidR="009B4FB3" w:rsidRDefault="009B4FB3" w:rsidP="009B4FB3">
            <w:pPr>
              <w:pStyle w:val="TableParagraph"/>
              <w:spacing w:before="21" w:line="230" w:lineRule="exact"/>
              <w:ind w:left="9" w:right="4"/>
              <w:rPr>
                <w:sz w:val="20"/>
              </w:rPr>
            </w:pPr>
            <w:r>
              <w:rPr>
                <w:spacing w:val="-5"/>
                <w:sz w:val="20"/>
              </w:rPr>
              <w:t>14</w:t>
            </w:r>
          </w:p>
        </w:tc>
        <w:tc>
          <w:tcPr>
            <w:tcW w:w="646" w:type="dxa"/>
          </w:tcPr>
          <w:p w14:paraId="64C1459A" w14:textId="77777777" w:rsidR="009B4FB3" w:rsidRDefault="009B4FB3" w:rsidP="009B4FB3">
            <w:pPr>
              <w:pStyle w:val="TableParagraph"/>
              <w:spacing w:before="21" w:line="230" w:lineRule="exact"/>
              <w:ind w:left="11"/>
              <w:rPr>
                <w:sz w:val="20"/>
              </w:rPr>
            </w:pPr>
            <w:r>
              <w:rPr>
                <w:spacing w:val="-5"/>
                <w:sz w:val="20"/>
              </w:rPr>
              <w:t>20</w:t>
            </w:r>
          </w:p>
        </w:tc>
        <w:tc>
          <w:tcPr>
            <w:tcW w:w="670" w:type="dxa"/>
          </w:tcPr>
          <w:p w14:paraId="6598109E" w14:textId="77777777" w:rsidR="009B4FB3" w:rsidRDefault="009B4FB3" w:rsidP="009B4FB3">
            <w:pPr>
              <w:pStyle w:val="TableParagraph"/>
              <w:spacing w:before="21" w:line="230" w:lineRule="exact"/>
              <w:ind w:left="10" w:right="3"/>
              <w:rPr>
                <w:sz w:val="20"/>
              </w:rPr>
            </w:pPr>
            <w:r>
              <w:rPr>
                <w:spacing w:val="-5"/>
                <w:sz w:val="20"/>
              </w:rPr>
              <w:t>26</w:t>
            </w:r>
          </w:p>
        </w:tc>
        <w:tc>
          <w:tcPr>
            <w:tcW w:w="622" w:type="dxa"/>
          </w:tcPr>
          <w:p w14:paraId="15C257EA" w14:textId="77777777" w:rsidR="009B4FB3" w:rsidRDefault="009B4FB3" w:rsidP="009B4FB3">
            <w:pPr>
              <w:pStyle w:val="TableParagraph"/>
              <w:spacing w:before="21" w:line="230" w:lineRule="exact"/>
              <w:ind w:left="11" w:right="1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579" w:type="dxa"/>
          </w:tcPr>
          <w:p w14:paraId="5BB36FAB" w14:textId="77777777" w:rsidR="009B4FB3" w:rsidRDefault="009B4FB3" w:rsidP="009B4FB3">
            <w:pPr>
              <w:pStyle w:val="TableParagraph"/>
              <w:spacing w:before="21" w:line="230" w:lineRule="exact"/>
              <w:ind w:left="10" w:right="1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536" w:type="dxa"/>
          </w:tcPr>
          <w:p w14:paraId="0DCFCDCA" w14:textId="77777777" w:rsidR="009B4FB3" w:rsidRDefault="009B4FB3" w:rsidP="009B4FB3">
            <w:pPr>
              <w:pStyle w:val="TableParagraph"/>
              <w:spacing w:before="21" w:line="230" w:lineRule="exact"/>
              <w:ind w:left="7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630" w:type="dxa"/>
          </w:tcPr>
          <w:p w14:paraId="7816699D" w14:textId="77777777" w:rsidR="009B4FB3" w:rsidRDefault="009B4FB3" w:rsidP="009B4FB3">
            <w:pPr>
              <w:pStyle w:val="TableParagraph"/>
              <w:spacing w:before="21" w:line="230" w:lineRule="exact"/>
              <w:ind w:left="4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258" w:type="dxa"/>
          </w:tcPr>
          <w:p w14:paraId="0EDEA4D3" w14:textId="77777777" w:rsidR="009B4FB3" w:rsidRDefault="009B4FB3" w:rsidP="009B4FB3">
            <w:pPr>
              <w:pStyle w:val="TableParagraph"/>
              <w:spacing w:before="40" w:line="210" w:lineRule="exact"/>
              <w:ind w:left="8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</w:tr>
      <w:tr w:rsidR="009B4FB3" w14:paraId="5680046E" w14:textId="77777777" w:rsidTr="009B4FB3">
        <w:trPr>
          <w:trHeight w:val="270"/>
        </w:trPr>
        <w:tc>
          <w:tcPr>
            <w:tcW w:w="1474" w:type="dxa"/>
          </w:tcPr>
          <w:p w14:paraId="751ADE97" w14:textId="77777777" w:rsidR="009B4FB3" w:rsidRDefault="009B4FB3" w:rsidP="009B4FB3">
            <w:pPr>
              <w:pStyle w:val="TableParagraph"/>
              <w:spacing w:before="40" w:line="210" w:lineRule="exact"/>
              <w:ind w:left="21" w:right="5"/>
              <w:rPr>
                <w:sz w:val="20"/>
              </w:rPr>
            </w:pPr>
            <w:r>
              <w:rPr>
                <w:spacing w:val="-2"/>
                <w:sz w:val="20"/>
              </w:rPr>
              <w:t>Marzo</w:t>
            </w:r>
          </w:p>
        </w:tc>
        <w:tc>
          <w:tcPr>
            <w:tcW w:w="894" w:type="dxa"/>
          </w:tcPr>
          <w:p w14:paraId="22DA3CB8" w14:textId="77777777" w:rsidR="009B4FB3" w:rsidRDefault="009B4FB3" w:rsidP="009B4FB3">
            <w:pPr>
              <w:pStyle w:val="TableParagraph"/>
              <w:spacing w:before="21" w:line="230" w:lineRule="exact"/>
              <w:ind w:left="12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692" w:type="dxa"/>
          </w:tcPr>
          <w:p w14:paraId="29582E0B" w14:textId="77777777" w:rsidR="009B4FB3" w:rsidRDefault="009B4FB3" w:rsidP="009B4FB3">
            <w:pPr>
              <w:pStyle w:val="TableParagraph"/>
              <w:spacing w:before="21" w:line="230" w:lineRule="exact"/>
              <w:ind w:left="11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826" w:type="dxa"/>
          </w:tcPr>
          <w:p w14:paraId="36EB359C" w14:textId="77777777" w:rsidR="009B4FB3" w:rsidRDefault="009B4FB3" w:rsidP="009B4FB3">
            <w:pPr>
              <w:pStyle w:val="TableParagraph"/>
              <w:spacing w:before="21" w:line="230" w:lineRule="exact"/>
              <w:ind w:left="9" w:right="4"/>
              <w:rPr>
                <w:sz w:val="20"/>
              </w:rPr>
            </w:pPr>
            <w:r>
              <w:rPr>
                <w:spacing w:val="-5"/>
                <w:sz w:val="20"/>
              </w:rPr>
              <w:t>12</w:t>
            </w:r>
          </w:p>
        </w:tc>
        <w:tc>
          <w:tcPr>
            <w:tcW w:w="646" w:type="dxa"/>
          </w:tcPr>
          <w:p w14:paraId="787484CD" w14:textId="77777777" w:rsidR="009B4FB3" w:rsidRDefault="009B4FB3" w:rsidP="009B4FB3">
            <w:pPr>
              <w:pStyle w:val="TableParagraph"/>
              <w:spacing w:before="21" w:line="230" w:lineRule="exact"/>
              <w:ind w:left="11"/>
              <w:rPr>
                <w:sz w:val="20"/>
              </w:rPr>
            </w:pPr>
            <w:r>
              <w:rPr>
                <w:spacing w:val="-5"/>
                <w:sz w:val="20"/>
              </w:rPr>
              <w:t>17</w:t>
            </w:r>
          </w:p>
        </w:tc>
        <w:tc>
          <w:tcPr>
            <w:tcW w:w="670" w:type="dxa"/>
          </w:tcPr>
          <w:p w14:paraId="2917923A" w14:textId="77777777" w:rsidR="009B4FB3" w:rsidRDefault="009B4FB3" w:rsidP="009B4FB3">
            <w:pPr>
              <w:pStyle w:val="TableParagraph"/>
              <w:spacing w:before="21" w:line="230" w:lineRule="exact"/>
              <w:ind w:left="10" w:right="3"/>
              <w:rPr>
                <w:sz w:val="20"/>
              </w:rPr>
            </w:pPr>
            <w:r>
              <w:rPr>
                <w:spacing w:val="-5"/>
                <w:sz w:val="20"/>
              </w:rPr>
              <w:t>22</w:t>
            </w:r>
          </w:p>
        </w:tc>
        <w:tc>
          <w:tcPr>
            <w:tcW w:w="622" w:type="dxa"/>
          </w:tcPr>
          <w:p w14:paraId="08518853" w14:textId="77777777" w:rsidR="009B4FB3" w:rsidRDefault="009B4FB3" w:rsidP="009B4FB3">
            <w:pPr>
              <w:pStyle w:val="TableParagraph"/>
              <w:spacing w:before="21" w:line="230" w:lineRule="exact"/>
              <w:ind w:left="11" w:right="1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579" w:type="dxa"/>
          </w:tcPr>
          <w:p w14:paraId="3AE7960B" w14:textId="77777777" w:rsidR="009B4FB3" w:rsidRDefault="009B4FB3" w:rsidP="009B4FB3">
            <w:pPr>
              <w:pStyle w:val="TableParagraph"/>
              <w:spacing w:before="21" w:line="230" w:lineRule="exact"/>
              <w:ind w:left="10" w:right="1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536" w:type="dxa"/>
          </w:tcPr>
          <w:p w14:paraId="6173FF2F" w14:textId="77777777" w:rsidR="009B4FB3" w:rsidRDefault="009B4FB3" w:rsidP="009B4FB3">
            <w:pPr>
              <w:pStyle w:val="TableParagraph"/>
              <w:spacing w:before="21" w:line="230" w:lineRule="exact"/>
              <w:ind w:left="7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630" w:type="dxa"/>
          </w:tcPr>
          <w:p w14:paraId="3A118A16" w14:textId="77777777" w:rsidR="009B4FB3" w:rsidRDefault="009B4FB3" w:rsidP="009B4FB3">
            <w:pPr>
              <w:pStyle w:val="TableParagraph"/>
              <w:spacing w:before="21" w:line="230" w:lineRule="exact"/>
              <w:ind w:left="4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258" w:type="dxa"/>
          </w:tcPr>
          <w:p w14:paraId="4DEB49EE" w14:textId="77777777" w:rsidR="009B4FB3" w:rsidRDefault="009B4FB3" w:rsidP="009B4FB3">
            <w:pPr>
              <w:pStyle w:val="TableParagraph"/>
              <w:spacing w:before="40" w:line="210" w:lineRule="exact"/>
              <w:ind w:left="8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</w:tr>
      <w:tr w:rsidR="009B4FB3" w14:paraId="58919777" w14:textId="77777777" w:rsidTr="009B4FB3">
        <w:trPr>
          <w:trHeight w:val="270"/>
        </w:trPr>
        <w:tc>
          <w:tcPr>
            <w:tcW w:w="1474" w:type="dxa"/>
          </w:tcPr>
          <w:p w14:paraId="0836C90E" w14:textId="77777777" w:rsidR="009B4FB3" w:rsidRDefault="009B4FB3" w:rsidP="009B4FB3">
            <w:pPr>
              <w:pStyle w:val="TableParagraph"/>
              <w:spacing w:before="40" w:line="210" w:lineRule="exact"/>
              <w:ind w:left="21" w:right="7"/>
              <w:rPr>
                <w:sz w:val="20"/>
              </w:rPr>
            </w:pPr>
            <w:r>
              <w:rPr>
                <w:spacing w:val="-2"/>
                <w:sz w:val="20"/>
              </w:rPr>
              <w:t>Abril</w:t>
            </w:r>
          </w:p>
        </w:tc>
        <w:tc>
          <w:tcPr>
            <w:tcW w:w="894" w:type="dxa"/>
          </w:tcPr>
          <w:p w14:paraId="38CBD070" w14:textId="77777777" w:rsidR="009B4FB3" w:rsidRDefault="009B4FB3" w:rsidP="009B4FB3">
            <w:pPr>
              <w:pStyle w:val="TableParagraph"/>
              <w:spacing w:before="18"/>
              <w:ind w:left="12"/>
              <w:rPr>
                <w:sz w:val="20"/>
              </w:rPr>
            </w:pPr>
            <w:r>
              <w:rPr>
                <w:spacing w:val="-5"/>
                <w:sz w:val="20"/>
              </w:rPr>
              <w:t>11</w:t>
            </w:r>
          </w:p>
        </w:tc>
        <w:tc>
          <w:tcPr>
            <w:tcW w:w="692" w:type="dxa"/>
          </w:tcPr>
          <w:p w14:paraId="7E0834EC" w14:textId="77777777" w:rsidR="009B4FB3" w:rsidRDefault="009B4FB3" w:rsidP="009B4FB3">
            <w:pPr>
              <w:pStyle w:val="TableParagraph"/>
              <w:spacing w:before="18"/>
              <w:ind w:left="11"/>
              <w:rPr>
                <w:sz w:val="20"/>
              </w:rPr>
            </w:pPr>
            <w:r>
              <w:rPr>
                <w:spacing w:val="-5"/>
                <w:sz w:val="20"/>
              </w:rPr>
              <w:t>15</w:t>
            </w:r>
          </w:p>
        </w:tc>
        <w:tc>
          <w:tcPr>
            <w:tcW w:w="826" w:type="dxa"/>
          </w:tcPr>
          <w:p w14:paraId="1BE33294" w14:textId="77777777" w:rsidR="009B4FB3" w:rsidRDefault="009B4FB3" w:rsidP="009B4FB3">
            <w:pPr>
              <w:pStyle w:val="TableParagraph"/>
              <w:spacing w:before="18"/>
              <w:ind w:left="9" w:right="4"/>
              <w:rPr>
                <w:sz w:val="20"/>
              </w:rPr>
            </w:pPr>
            <w:r>
              <w:rPr>
                <w:spacing w:val="-5"/>
                <w:sz w:val="20"/>
              </w:rPr>
              <w:t>22</w:t>
            </w:r>
          </w:p>
        </w:tc>
        <w:tc>
          <w:tcPr>
            <w:tcW w:w="646" w:type="dxa"/>
          </w:tcPr>
          <w:p w14:paraId="76182085" w14:textId="77777777" w:rsidR="009B4FB3" w:rsidRDefault="009B4FB3" w:rsidP="009B4FB3">
            <w:pPr>
              <w:pStyle w:val="TableParagraph"/>
              <w:spacing w:before="18"/>
              <w:ind w:left="11"/>
              <w:rPr>
                <w:sz w:val="20"/>
              </w:rPr>
            </w:pPr>
            <w:r>
              <w:rPr>
                <w:spacing w:val="-5"/>
                <w:sz w:val="20"/>
              </w:rPr>
              <w:t>25</w:t>
            </w:r>
          </w:p>
        </w:tc>
        <w:tc>
          <w:tcPr>
            <w:tcW w:w="670" w:type="dxa"/>
          </w:tcPr>
          <w:p w14:paraId="16A47678" w14:textId="77777777" w:rsidR="009B4FB3" w:rsidRDefault="009B4FB3" w:rsidP="009B4FB3">
            <w:pPr>
              <w:pStyle w:val="TableParagraph"/>
              <w:spacing w:before="18"/>
              <w:ind w:left="10" w:right="3"/>
              <w:rPr>
                <w:sz w:val="20"/>
              </w:rPr>
            </w:pPr>
            <w:r>
              <w:rPr>
                <w:spacing w:val="-5"/>
                <w:sz w:val="20"/>
              </w:rPr>
              <w:t>27</w:t>
            </w:r>
          </w:p>
        </w:tc>
        <w:tc>
          <w:tcPr>
            <w:tcW w:w="622" w:type="dxa"/>
          </w:tcPr>
          <w:p w14:paraId="3E619FA7" w14:textId="77777777" w:rsidR="009B4FB3" w:rsidRDefault="009B4FB3" w:rsidP="009B4FB3">
            <w:pPr>
              <w:pStyle w:val="TableParagraph"/>
              <w:spacing w:before="18"/>
              <w:ind w:left="11"/>
              <w:rPr>
                <w:sz w:val="20"/>
              </w:rPr>
            </w:pPr>
            <w:r>
              <w:rPr>
                <w:spacing w:val="-5"/>
                <w:sz w:val="20"/>
              </w:rPr>
              <w:t>30</w:t>
            </w:r>
          </w:p>
        </w:tc>
        <w:tc>
          <w:tcPr>
            <w:tcW w:w="579" w:type="dxa"/>
          </w:tcPr>
          <w:p w14:paraId="42369D23" w14:textId="77777777" w:rsidR="009B4FB3" w:rsidRDefault="009B4FB3" w:rsidP="009B4FB3">
            <w:pPr>
              <w:pStyle w:val="TableParagraph"/>
              <w:spacing w:before="18"/>
              <w:ind w:left="10" w:right="1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536" w:type="dxa"/>
          </w:tcPr>
          <w:p w14:paraId="44372EE4" w14:textId="77777777" w:rsidR="009B4FB3" w:rsidRDefault="009B4FB3" w:rsidP="009B4FB3">
            <w:pPr>
              <w:pStyle w:val="TableParagraph"/>
              <w:spacing w:before="18"/>
              <w:ind w:left="7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630" w:type="dxa"/>
          </w:tcPr>
          <w:p w14:paraId="140EBF3E" w14:textId="77777777" w:rsidR="009B4FB3" w:rsidRDefault="009B4FB3" w:rsidP="009B4FB3">
            <w:pPr>
              <w:pStyle w:val="TableParagraph"/>
              <w:spacing w:before="18"/>
              <w:ind w:left="4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258" w:type="dxa"/>
          </w:tcPr>
          <w:p w14:paraId="14CB5BE8" w14:textId="77777777" w:rsidR="009B4FB3" w:rsidRDefault="009B4FB3" w:rsidP="009B4FB3">
            <w:pPr>
              <w:pStyle w:val="TableParagraph"/>
              <w:spacing w:before="40" w:line="210" w:lineRule="exact"/>
              <w:ind w:left="8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</w:tr>
      <w:tr w:rsidR="009B4FB3" w14:paraId="4D668D6F" w14:textId="77777777" w:rsidTr="009B4FB3">
        <w:trPr>
          <w:trHeight w:val="270"/>
        </w:trPr>
        <w:tc>
          <w:tcPr>
            <w:tcW w:w="1474" w:type="dxa"/>
          </w:tcPr>
          <w:p w14:paraId="646C954F" w14:textId="77777777" w:rsidR="009B4FB3" w:rsidRDefault="009B4FB3" w:rsidP="009B4FB3">
            <w:pPr>
              <w:pStyle w:val="TableParagraph"/>
              <w:spacing w:before="40" w:line="210" w:lineRule="exact"/>
              <w:ind w:left="21" w:right="7"/>
              <w:rPr>
                <w:sz w:val="20"/>
              </w:rPr>
            </w:pPr>
            <w:r>
              <w:rPr>
                <w:spacing w:val="-4"/>
                <w:sz w:val="20"/>
              </w:rPr>
              <w:t>Mayo</w:t>
            </w:r>
          </w:p>
        </w:tc>
        <w:tc>
          <w:tcPr>
            <w:tcW w:w="894" w:type="dxa"/>
          </w:tcPr>
          <w:p w14:paraId="34A8D2D0" w14:textId="77777777" w:rsidR="009B4FB3" w:rsidRDefault="009B4FB3" w:rsidP="009B4FB3">
            <w:pPr>
              <w:pStyle w:val="TableParagraph"/>
              <w:spacing w:before="19"/>
              <w:ind w:left="12"/>
              <w:rPr>
                <w:sz w:val="20"/>
              </w:rPr>
            </w:pPr>
            <w:r>
              <w:rPr>
                <w:spacing w:val="-5"/>
                <w:sz w:val="20"/>
              </w:rPr>
              <w:t>17</w:t>
            </w:r>
          </w:p>
        </w:tc>
        <w:tc>
          <w:tcPr>
            <w:tcW w:w="692" w:type="dxa"/>
          </w:tcPr>
          <w:p w14:paraId="4BAC4A9B" w14:textId="77777777" w:rsidR="009B4FB3" w:rsidRDefault="009B4FB3" w:rsidP="009B4FB3">
            <w:pPr>
              <w:pStyle w:val="TableParagraph"/>
              <w:spacing w:before="19"/>
              <w:ind w:left="11" w:right="1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826" w:type="dxa"/>
          </w:tcPr>
          <w:p w14:paraId="2BB6FC5E" w14:textId="77777777" w:rsidR="009B4FB3" w:rsidRDefault="009B4FB3" w:rsidP="009B4FB3">
            <w:pPr>
              <w:pStyle w:val="TableParagraph"/>
              <w:spacing w:before="19"/>
              <w:ind w:left="9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646" w:type="dxa"/>
          </w:tcPr>
          <w:p w14:paraId="25FC76BF" w14:textId="77777777" w:rsidR="009B4FB3" w:rsidRDefault="009B4FB3" w:rsidP="009B4FB3">
            <w:pPr>
              <w:pStyle w:val="TableParagraph"/>
              <w:spacing w:before="19"/>
              <w:ind w:left="11" w:right="1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670" w:type="dxa"/>
          </w:tcPr>
          <w:p w14:paraId="616433A2" w14:textId="77777777" w:rsidR="009B4FB3" w:rsidRDefault="009B4FB3" w:rsidP="009B4FB3">
            <w:pPr>
              <w:pStyle w:val="TableParagraph"/>
              <w:spacing w:before="19"/>
              <w:ind w:left="10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622" w:type="dxa"/>
          </w:tcPr>
          <w:p w14:paraId="5C1DBB2C" w14:textId="77777777" w:rsidR="009B4FB3" w:rsidRDefault="009B4FB3" w:rsidP="009B4FB3">
            <w:pPr>
              <w:pStyle w:val="TableParagraph"/>
              <w:spacing w:before="19"/>
              <w:ind w:left="11" w:right="1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579" w:type="dxa"/>
          </w:tcPr>
          <w:p w14:paraId="7BA26158" w14:textId="77777777" w:rsidR="009B4FB3" w:rsidRDefault="009B4FB3" w:rsidP="009B4FB3">
            <w:pPr>
              <w:pStyle w:val="TableParagraph"/>
              <w:spacing w:before="19"/>
              <w:ind w:left="10" w:right="1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536" w:type="dxa"/>
          </w:tcPr>
          <w:p w14:paraId="1F7D6F6C" w14:textId="77777777" w:rsidR="009B4FB3" w:rsidRDefault="009B4FB3" w:rsidP="009B4FB3">
            <w:pPr>
              <w:pStyle w:val="TableParagraph"/>
              <w:spacing w:before="19"/>
              <w:ind w:left="7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630" w:type="dxa"/>
          </w:tcPr>
          <w:p w14:paraId="2A283EDA" w14:textId="77777777" w:rsidR="009B4FB3" w:rsidRDefault="009B4FB3" w:rsidP="009B4FB3">
            <w:pPr>
              <w:pStyle w:val="TableParagraph"/>
              <w:spacing w:before="19"/>
              <w:ind w:left="4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258" w:type="dxa"/>
          </w:tcPr>
          <w:p w14:paraId="65000902" w14:textId="77777777" w:rsidR="009B4FB3" w:rsidRDefault="009B4FB3" w:rsidP="009B4FB3">
            <w:pPr>
              <w:pStyle w:val="TableParagraph"/>
              <w:spacing w:before="40" w:line="210" w:lineRule="exact"/>
              <w:ind w:left="8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</w:tr>
      <w:tr w:rsidR="009B4FB3" w14:paraId="609D941C" w14:textId="77777777" w:rsidTr="009B4FB3">
        <w:trPr>
          <w:trHeight w:val="268"/>
        </w:trPr>
        <w:tc>
          <w:tcPr>
            <w:tcW w:w="1474" w:type="dxa"/>
          </w:tcPr>
          <w:p w14:paraId="724CB0E4" w14:textId="77777777" w:rsidR="009B4FB3" w:rsidRDefault="009B4FB3" w:rsidP="009B4FB3">
            <w:pPr>
              <w:pStyle w:val="TableParagraph"/>
              <w:spacing w:before="37" w:line="210" w:lineRule="exact"/>
              <w:ind w:left="21" w:right="8"/>
              <w:rPr>
                <w:sz w:val="20"/>
              </w:rPr>
            </w:pPr>
            <w:r>
              <w:rPr>
                <w:spacing w:val="-2"/>
                <w:sz w:val="20"/>
              </w:rPr>
              <w:t>Junio</w:t>
            </w:r>
          </w:p>
        </w:tc>
        <w:tc>
          <w:tcPr>
            <w:tcW w:w="894" w:type="dxa"/>
          </w:tcPr>
          <w:p w14:paraId="032B054E" w14:textId="77777777" w:rsidR="009B4FB3" w:rsidRDefault="009B4FB3" w:rsidP="009B4FB3">
            <w:pPr>
              <w:pStyle w:val="TableParagraph"/>
              <w:spacing w:before="18" w:line="230" w:lineRule="exact"/>
              <w:ind w:left="12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692" w:type="dxa"/>
          </w:tcPr>
          <w:p w14:paraId="24773929" w14:textId="77777777" w:rsidR="009B4FB3" w:rsidRDefault="009B4FB3" w:rsidP="009B4FB3">
            <w:pPr>
              <w:pStyle w:val="TableParagraph"/>
              <w:spacing w:before="18" w:line="230" w:lineRule="exact"/>
              <w:ind w:left="11"/>
              <w:rPr>
                <w:sz w:val="20"/>
              </w:rPr>
            </w:pPr>
            <w:r>
              <w:rPr>
                <w:spacing w:val="-10"/>
                <w:sz w:val="20"/>
              </w:rPr>
              <w:t>7</w:t>
            </w:r>
          </w:p>
        </w:tc>
        <w:tc>
          <w:tcPr>
            <w:tcW w:w="826" w:type="dxa"/>
          </w:tcPr>
          <w:p w14:paraId="0CD899BD" w14:textId="77777777" w:rsidR="009B4FB3" w:rsidRDefault="009B4FB3" w:rsidP="009B4FB3">
            <w:pPr>
              <w:pStyle w:val="TableParagraph"/>
              <w:spacing w:before="18" w:line="230" w:lineRule="exact"/>
              <w:ind w:left="9" w:right="4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646" w:type="dxa"/>
          </w:tcPr>
          <w:p w14:paraId="6C8EA8D8" w14:textId="77777777" w:rsidR="009B4FB3" w:rsidRDefault="009B4FB3" w:rsidP="009B4FB3">
            <w:pPr>
              <w:pStyle w:val="TableParagraph"/>
              <w:spacing w:before="18" w:line="230" w:lineRule="exact"/>
              <w:ind w:left="11"/>
              <w:rPr>
                <w:sz w:val="20"/>
              </w:rPr>
            </w:pPr>
            <w:r>
              <w:rPr>
                <w:spacing w:val="-5"/>
                <w:sz w:val="20"/>
              </w:rPr>
              <w:t>11</w:t>
            </w:r>
          </w:p>
        </w:tc>
        <w:tc>
          <w:tcPr>
            <w:tcW w:w="670" w:type="dxa"/>
          </w:tcPr>
          <w:p w14:paraId="37F067B9" w14:textId="77777777" w:rsidR="009B4FB3" w:rsidRDefault="009B4FB3" w:rsidP="009B4FB3">
            <w:pPr>
              <w:pStyle w:val="TableParagraph"/>
              <w:spacing w:before="18" w:line="230" w:lineRule="exact"/>
              <w:ind w:left="10" w:right="3"/>
              <w:rPr>
                <w:sz w:val="20"/>
              </w:rPr>
            </w:pPr>
            <w:r>
              <w:rPr>
                <w:spacing w:val="-5"/>
                <w:sz w:val="20"/>
              </w:rPr>
              <w:t>14</w:t>
            </w:r>
          </w:p>
        </w:tc>
        <w:tc>
          <w:tcPr>
            <w:tcW w:w="622" w:type="dxa"/>
          </w:tcPr>
          <w:p w14:paraId="1CC7E46C" w14:textId="77777777" w:rsidR="009B4FB3" w:rsidRDefault="009B4FB3" w:rsidP="009B4FB3">
            <w:pPr>
              <w:pStyle w:val="TableParagraph"/>
              <w:spacing w:before="18" w:line="230" w:lineRule="exact"/>
              <w:ind w:left="11"/>
              <w:rPr>
                <w:sz w:val="20"/>
              </w:rPr>
            </w:pPr>
            <w:r>
              <w:rPr>
                <w:spacing w:val="-5"/>
                <w:sz w:val="20"/>
              </w:rPr>
              <w:t>16</w:t>
            </w:r>
          </w:p>
        </w:tc>
        <w:tc>
          <w:tcPr>
            <w:tcW w:w="579" w:type="dxa"/>
          </w:tcPr>
          <w:p w14:paraId="3B92D043" w14:textId="77777777" w:rsidR="009B4FB3" w:rsidRDefault="009B4FB3" w:rsidP="009B4FB3">
            <w:pPr>
              <w:pStyle w:val="TableParagraph"/>
              <w:spacing w:before="18" w:line="230" w:lineRule="exact"/>
              <w:ind w:left="10"/>
              <w:rPr>
                <w:sz w:val="20"/>
              </w:rPr>
            </w:pPr>
            <w:r>
              <w:rPr>
                <w:spacing w:val="-5"/>
                <w:sz w:val="20"/>
              </w:rPr>
              <w:t>20</w:t>
            </w:r>
          </w:p>
        </w:tc>
        <w:tc>
          <w:tcPr>
            <w:tcW w:w="536" w:type="dxa"/>
          </w:tcPr>
          <w:p w14:paraId="0A4C69B1" w14:textId="77777777" w:rsidR="009B4FB3" w:rsidRDefault="009B4FB3" w:rsidP="009B4FB3">
            <w:pPr>
              <w:pStyle w:val="TableParagraph"/>
              <w:spacing w:before="18" w:line="230" w:lineRule="exact"/>
              <w:ind w:left="7" w:right="4"/>
              <w:rPr>
                <w:sz w:val="20"/>
              </w:rPr>
            </w:pPr>
            <w:r>
              <w:rPr>
                <w:spacing w:val="-5"/>
                <w:sz w:val="20"/>
              </w:rPr>
              <w:t>22</w:t>
            </w:r>
          </w:p>
        </w:tc>
        <w:tc>
          <w:tcPr>
            <w:tcW w:w="630" w:type="dxa"/>
          </w:tcPr>
          <w:p w14:paraId="307F6C7D" w14:textId="77777777" w:rsidR="009B4FB3" w:rsidRDefault="009B4FB3" w:rsidP="009B4FB3">
            <w:pPr>
              <w:pStyle w:val="TableParagraph"/>
              <w:spacing w:before="18" w:line="230" w:lineRule="exact"/>
              <w:ind w:left="4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258" w:type="dxa"/>
          </w:tcPr>
          <w:p w14:paraId="2371D24D" w14:textId="77777777" w:rsidR="009B4FB3" w:rsidRDefault="009B4FB3" w:rsidP="009B4FB3">
            <w:pPr>
              <w:pStyle w:val="TableParagraph"/>
              <w:spacing w:before="37" w:line="210" w:lineRule="exact"/>
              <w:ind w:left="8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</w:tr>
      <w:tr w:rsidR="009B4FB3" w14:paraId="7396D132" w14:textId="77777777" w:rsidTr="009B4FB3">
        <w:trPr>
          <w:trHeight w:val="268"/>
        </w:trPr>
        <w:tc>
          <w:tcPr>
            <w:tcW w:w="1474" w:type="dxa"/>
          </w:tcPr>
          <w:p w14:paraId="1847E299" w14:textId="77777777" w:rsidR="009B4FB3" w:rsidRDefault="009B4FB3" w:rsidP="009B4FB3">
            <w:pPr>
              <w:pStyle w:val="TableParagraph"/>
              <w:spacing w:before="37" w:line="210" w:lineRule="exact"/>
              <w:ind w:left="21" w:right="8"/>
              <w:rPr>
                <w:spacing w:val="-2"/>
                <w:sz w:val="20"/>
              </w:rPr>
            </w:pPr>
            <w:r>
              <w:rPr>
                <w:spacing w:val="-2"/>
                <w:sz w:val="20"/>
              </w:rPr>
              <w:t>Julio</w:t>
            </w:r>
          </w:p>
        </w:tc>
        <w:tc>
          <w:tcPr>
            <w:tcW w:w="894" w:type="dxa"/>
          </w:tcPr>
          <w:p w14:paraId="18CCB4B1" w14:textId="77777777" w:rsidR="009B4FB3" w:rsidRDefault="009B4FB3" w:rsidP="009B4FB3">
            <w:pPr>
              <w:pStyle w:val="TableParagraph"/>
              <w:spacing w:before="18" w:line="230" w:lineRule="exact"/>
              <w:ind w:left="12"/>
              <w:rPr>
                <w:spacing w:val="-10"/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692" w:type="dxa"/>
          </w:tcPr>
          <w:p w14:paraId="003CAB1E" w14:textId="77777777" w:rsidR="009B4FB3" w:rsidRDefault="009B4FB3" w:rsidP="009B4FB3">
            <w:pPr>
              <w:pStyle w:val="TableParagraph"/>
              <w:spacing w:before="18" w:line="230" w:lineRule="exact"/>
              <w:ind w:left="11"/>
              <w:rPr>
                <w:spacing w:val="-10"/>
                <w:sz w:val="20"/>
              </w:rPr>
            </w:pPr>
            <w:r>
              <w:rPr>
                <w:spacing w:val="-10"/>
                <w:sz w:val="20"/>
              </w:rPr>
              <w:t>13</w:t>
            </w:r>
          </w:p>
        </w:tc>
        <w:tc>
          <w:tcPr>
            <w:tcW w:w="826" w:type="dxa"/>
          </w:tcPr>
          <w:p w14:paraId="327D55F2" w14:textId="77777777" w:rsidR="009B4FB3" w:rsidRDefault="009B4FB3" w:rsidP="009B4FB3">
            <w:pPr>
              <w:pStyle w:val="TableParagraph"/>
              <w:spacing w:before="18" w:line="230" w:lineRule="exact"/>
              <w:ind w:left="9" w:right="4"/>
              <w:rPr>
                <w:spacing w:val="-5"/>
                <w:sz w:val="20"/>
              </w:rPr>
            </w:pPr>
            <w:r>
              <w:rPr>
                <w:spacing w:val="-5"/>
                <w:sz w:val="20"/>
              </w:rPr>
              <w:t>15</w:t>
            </w:r>
          </w:p>
        </w:tc>
        <w:tc>
          <w:tcPr>
            <w:tcW w:w="646" w:type="dxa"/>
          </w:tcPr>
          <w:p w14:paraId="0D56F9AA" w14:textId="77777777" w:rsidR="009B4FB3" w:rsidRDefault="009B4FB3" w:rsidP="009B4FB3">
            <w:pPr>
              <w:pStyle w:val="TableParagraph"/>
              <w:spacing w:before="18" w:line="230" w:lineRule="exact"/>
              <w:ind w:left="11"/>
              <w:rPr>
                <w:spacing w:val="-5"/>
                <w:sz w:val="20"/>
              </w:rPr>
            </w:pPr>
            <w:r>
              <w:rPr>
                <w:spacing w:val="-5"/>
                <w:sz w:val="20"/>
              </w:rPr>
              <w:t>25</w:t>
            </w:r>
          </w:p>
        </w:tc>
        <w:tc>
          <w:tcPr>
            <w:tcW w:w="670" w:type="dxa"/>
          </w:tcPr>
          <w:p w14:paraId="5CB49AF7" w14:textId="77777777" w:rsidR="009B4FB3" w:rsidRDefault="009B4FB3" w:rsidP="009B4FB3">
            <w:pPr>
              <w:pStyle w:val="TableParagraph"/>
              <w:spacing w:before="18" w:line="230" w:lineRule="exact"/>
              <w:ind w:left="10" w:right="3"/>
              <w:rPr>
                <w:spacing w:val="-5"/>
                <w:sz w:val="20"/>
              </w:rPr>
            </w:pPr>
            <w:r>
              <w:rPr>
                <w:spacing w:val="-5"/>
                <w:sz w:val="20"/>
              </w:rPr>
              <w:t>27</w:t>
            </w:r>
          </w:p>
        </w:tc>
        <w:tc>
          <w:tcPr>
            <w:tcW w:w="622" w:type="dxa"/>
          </w:tcPr>
          <w:p w14:paraId="17A9D604" w14:textId="77777777" w:rsidR="009B4FB3" w:rsidRDefault="009B4FB3" w:rsidP="009B4FB3">
            <w:pPr>
              <w:pStyle w:val="TableParagraph"/>
              <w:spacing w:before="18" w:line="230" w:lineRule="exact"/>
              <w:ind w:left="11"/>
              <w:rPr>
                <w:spacing w:val="-5"/>
                <w:sz w:val="20"/>
              </w:rPr>
            </w:pPr>
            <w:r>
              <w:rPr>
                <w:spacing w:val="-5"/>
                <w:sz w:val="20"/>
              </w:rPr>
              <w:t>29</w:t>
            </w:r>
          </w:p>
        </w:tc>
        <w:tc>
          <w:tcPr>
            <w:tcW w:w="579" w:type="dxa"/>
          </w:tcPr>
          <w:p w14:paraId="69841A96" w14:textId="77777777" w:rsidR="009B4FB3" w:rsidRDefault="009B4FB3" w:rsidP="009B4FB3">
            <w:pPr>
              <w:pStyle w:val="TableParagraph"/>
              <w:spacing w:before="18" w:line="230" w:lineRule="exact"/>
              <w:ind w:left="10"/>
              <w:rPr>
                <w:spacing w:val="-5"/>
                <w:sz w:val="20"/>
              </w:rPr>
            </w:pPr>
            <w:r>
              <w:rPr>
                <w:spacing w:val="-5"/>
                <w:sz w:val="20"/>
              </w:rPr>
              <w:t>-</w:t>
            </w:r>
          </w:p>
        </w:tc>
        <w:tc>
          <w:tcPr>
            <w:tcW w:w="536" w:type="dxa"/>
          </w:tcPr>
          <w:p w14:paraId="0BFCE31B" w14:textId="77777777" w:rsidR="009B4FB3" w:rsidRDefault="009B4FB3" w:rsidP="009B4FB3">
            <w:pPr>
              <w:pStyle w:val="TableParagraph"/>
              <w:spacing w:before="18" w:line="230" w:lineRule="exact"/>
              <w:ind w:left="7" w:right="4"/>
              <w:rPr>
                <w:spacing w:val="-5"/>
                <w:sz w:val="20"/>
              </w:rPr>
            </w:pPr>
            <w:r>
              <w:rPr>
                <w:spacing w:val="-5"/>
                <w:sz w:val="20"/>
              </w:rPr>
              <w:t>-</w:t>
            </w:r>
          </w:p>
        </w:tc>
        <w:tc>
          <w:tcPr>
            <w:tcW w:w="630" w:type="dxa"/>
          </w:tcPr>
          <w:p w14:paraId="7FA14AE3" w14:textId="77777777" w:rsidR="009B4FB3" w:rsidRDefault="009B4FB3" w:rsidP="009B4FB3">
            <w:pPr>
              <w:pStyle w:val="TableParagraph"/>
              <w:spacing w:before="18" w:line="230" w:lineRule="exact"/>
              <w:ind w:left="4"/>
              <w:rPr>
                <w:spacing w:val="-10"/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258" w:type="dxa"/>
          </w:tcPr>
          <w:p w14:paraId="69C2DCA0" w14:textId="77777777" w:rsidR="009B4FB3" w:rsidRDefault="009B4FB3" w:rsidP="009B4FB3">
            <w:pPr>
              <w:pStyle w:val="TableParagraph"/>
              <w:spacing w:before="37" w:line="210" w:lineRule="exact"/>
              <w:ind w:left="8"/>
              <w:rPr>
                <w:spacing w:val="-10"/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</w:tr>
      <w:tr w:rsidR="009B4FB3" w14:paraId="72C5E7EC" w14:textId="77777777" w:rsidTr="009B4FB3">
        <w:trPr>
          <w:trHeight w:val="268"/>
        </w:trPr>
        <w:tc>
          <w:tcPr>
            <w:tcW w:w="1474" w:type="dxa"/>
          </w:tcPr>
          <w:p w14:paraId="7BE45AA7" w14:textId="77777777" w:rsidR="009B4FB3" w:rsidRDefault="009B4FB3" w:rsidP="009B4FB3">
            <w:pPr>
              <w:pStyle w:val="TableParagraph"/>
              <w:spacing w:before="37" w:line="210" w:lineRule="exact"/>
              <w:ind w:left="21" w:right="8"/>
              <w:rPr>
                <w:spacing w:val="-2"/>
                <w:sz w:val="20"/>
              </w:rPr>
            </w:pPr>
            <w:r>
              <w:rPr>
                <w:spacing w:val="-2"/>
                <w:sz w:val="20"/>
              </w:rPr>
              <w:t>Agosto</w:t>
            </w:r>
          </w:p>
        </w:tc>
        <w:tc>
          <w:tcPr>
            <w:tcW w:w="894" w:type="dxa"/>
          </w:tcPr>
          <w:p w14:paraId="0276C3AA" w14:textId="77777777" w:rsidR="009B4FB3" w:rsidRDefault="009B4FB3" w:rsidP="009B4FB3">
            <w:pPr>
              <w:pStyle w:val="TableParagraph"/>
              <w:spacing w:before="18" w:line="230" w:lineRule="exact"/>
              <w:ind w:left="12"/>
              <w:rPr>
                <w:spacing w:val="-10"/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692" w:type="dxa"/>
          </w:tcPr>
          <w:p w14:paraId="213D0223" w14:textId="77777777" w:rsidR="009B4FB3" w:rsidRDefault="009B4FB3" w:rsidP="009B4FB3">
            <w:pPr>
              <w:pStyle w:val="TableParagraph"/>
              <w:spacing w:before="18" w:line="230" w:lineRule="exact"/>
              <w:ind w:left="11"/>
              <w:rPr>
                <w:spacing w:val="-10"/>
                <w:sz w:val="20"/>
              </w:rPr>
            </w:pPr>
            <w:r>
              <w:rPr>
                <w:spacing w:val="-10"/>
                <w:sz w:val="20"/>
              </w:rPr>
              <w:t>10</w:t>
            </w:r>
          </w:p>
        </w:tc>
        <w:tc>
          <w:tcPr>
            <w:tcW w:w="826" w:type="dxa"/>
          </w:tcPr>
          <w:p w14:paraId="3C87C718" w14:textId="77777777" w:rsidR="009B4FB3" w:rsidRDefault="009B4FB3" w:rsidP="009B4FB3">
            <w:pPr>
              <w:pStyle w:val="TableParagraph"/>
              <w:spacing w:before="18" w:line="230" w:lineRule="exact"/>
              <w:ind w:left="9" w:right="4"/>
              <w:rPr>
                <w:spacing w:val="-5"/>
                <w:sz w:val="20"/>
              </w:rPr>
            </w:pPr>
            <w:r>
              <w:rPr>
                <w:spacing w:val="-5"/>
                <w:sz w:val="20"/>
              </w:rPr>
              <w:t>16</w:t>
            </w:r>
          </w:p>
        </w:tc>
        <w:tc>
          <w:tcPr>
            <w:tcW w:w="646" w:type="dxa"/>
          </w:tcPr>
          <w:p w14:paraId="3FEDAE0C" w14:textId="77777777" w:rsidR="009B4FB3" w:rsidRDefault="009B4FB3" w:rsidP="009B4FB3">
            <w:pPr>
              <w:pStyle w:val="TableParagraph"/>
              <w:spacing w:before="18" w:line="230" w:lineRule="exact"/>
              <w:ind w:left="11"/>
              <w:rPr>
                <w:spacing w:val="-5"/>
                <w:sz w:val="20"/>
              </w:rPr>
            </w:pPr>
            <w:r>
              <w:rPr>
                <w:spacing w:val="-5"/>
                <w:sz w:val="20"/>
              </w:rPr>
              <w:t>20</w:t>
            </w:r>
          </w:p>
        </w:tc>
        <w:tc>
          <w:tcPr>
            <w:tcW w:w="670" w:type="dxa"/>
          </w:tcPr>
          <w:p w14:paraId="1C3AE365" w14:textId="77777777" w:rsidR="009B4FB3" w:rsidRDefault="009B4FB3" w:rsidP="009B4FB3">
            <w:pPr>
              <w:pStyle w:val="TableParagraph"/>
              <w:spacing w:before="18" w:line="230" w:lineRule="exact"/>
              <w:ind w:left="10" w:right="3"/>
              <w:rPr>
                <w:spacing w:val="-5"/>
                <w:sz w:val="20"/>
              </w:rPr>
            </w:pPr>
            <w:r>
              <w:rPr>
                <w:spacing w:val="-5"/>
                <w:sz w:val="20"/>
              </w:rPr>
              <w:t>24</w:t>
            </w:r>
          </w:p>
        </w:tc>
        <w:tc>
          <w:tcPr>
            <w:tcW w:w="622" w:type="dxa"/>
          </w:tcPr>
          <w:p w14:paraId="1A3255C9" w14:textId="77777777" w:rsidR="009B4FB3" w:rsidRDefault="009B4FB3" w:rsidP="009B4FB3">
            <w:pPr>
              <w:pStyle w:val="TableParagraph"/>
              <w:spacing w:before="18" w:line="230" w:lineRule="exact"/>
              <w:ind w:left="11"/>
              <w:rPr>
                <w:spacing w:val="-5"/>
                <w:sz w:val="20"/>
              </w:rPr>
            </w:pPr>
            <w:r>
              <w:rPr>
                <w:spacing w:val="-5"/>
                <w:sz w:val="20"/>
              </w:rPr>
              <w:t>28</w:t>
            </w:r>
          </w:p>
        </w:tc>
        <w:tc>
          <w:tcPr>
            <w:tcW w:w="579" w:type="dxa"/>
          </w:tcPr>
          <w:p w14:paraId="1811CD6C" w14:textId="77777777" w:rsidR="009B4FB3" w:rsidRDefault="009B4FB3" w:rsidP="009B4FB3">
            <w:pPr>
              <w:pStyle w:val="TableParagraph"/>
              <w:spacing w:before="18" w:line="230" w:lineRule="exact"/>
              <w:ind w:left="10"/>
              <w:rPr>
                <w:spacing w:val="-5"/>
                <w:sz w:val="20"/>
              </w:rPr>
            </w:pPr>
            <w:r>
              <w:rPr>
                <w:spacing w:val="-5"/>
                <w:sz w:val="20"/>
              </w:rPr>
              <w:t>-</w:t>
            </w:r>
          </w:p>
        </w:tc>
        <w:tc>
          <w:tcPr>
            <w:tcW w:w="536" w:type="dxa"/>
          </w:tcPr>
          <w:p w14:paraId="7E02740F" w14:textId="77777777" w:rsidR="009B4FB3" w:rsidRDefault="009B4FB3" w:rsidP="009B4FB3">
            <w:pPr>
              <w:pStyle w:val="TableParagraph"/>
              <w:spacing w:before="18" w:line="230" w:lineRule="exact"/>
              <w:ind w:left="7" w:right="4"/>
              <w:rPr>
                <w:spacing w:val="-5"/>
                <w:sz w:val="20"/>
              </w:rPr>
            </w:pPr>
            <w:r>
              <w:rPr>
                <w:spacing w:val="-5"/>
                <w:sz w:val="20"/>
              </w:rPr>
              <w:t>-</w:t>
            </w:r>
          </w:p>
        </w:tc>
        <w:tc>
          <w:tcPr>
            <w:tcW w:w="630" w:type="dxa"/>
          </w:tcPr>
          <w:p w14:paraId="3F2B5CC2" w14:textId="77777777" w:rsidR="009B4FB3" w:rsidRDefault="009B4FB3" w:rsidP="009B4FB3">
            <w:pPr>
              <w:pStyle w:val="TableParagraph"/>
              <w:spacing w:before="18" w:line="230" w:lineRule="exact"/>
              <w:ind w:left="4"/>
              <w:rPr>
                <w:spacing w:val="-10"/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258" w:type="dxa"/>
          </w:tcPr>
          <w:p w14:paraId="7D925B4F" w14:textId="77777777" w:rsidR="009B4FB3" w:rsidRDefault="009B4FB3" w:rsidP="009B4FB3">
            <w:pPr>
              <w:pStyle w:val="TableParagraph"/>
              <w:spacing w:before="37" w:line="210" w:lineRule="exact"/>
              <w:ind w:left="8"/>
              <w:rPr>
                <w:spacing w:val="-10"/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</w:tr>
      <w:tr w:rsidR="009B4FB3" w14:paraId="167649D5" w14:textId="77777777" w:rsidTr="009B4FB3">
        <w:trPr>
          <w:trHeight w:val="268"/>
        </w:trPr>
        <w:tc>
          <w:tcPr>
            <w:tcW w:w="1474" w:type="dxa"/>
          </w:tcPr>
          <w:p w14:paraId="2D5F3D40" w14:textId="77777777" w:rsidR="009B4FB3" w:rsidRDefault="009B4FB3" w:rsidP="009B4FB3">
            <w:pPr>
              <w:pStyle w:val="TableParagraph"/>
              <w:spacing w:before="37" w:line="210" w:lineRule="exact"/>
              <w:ind w:left="21" w:right="8"/>
              <w:rPr>
                <w:spacing w:val="-2"/>
                <w:sz w:val="20"/>
              </w:rPr>
            </w:pPr>
            <w:r>
              <w:rPr>
                <w:spacing w:val="-2"/>
                <w:sz w:val="20"/>
              </w:rPr>
              <w:t>Septiembre</w:t>
            </w:r>
          </w:p>
        </w:tc>
        <w:tc>
          <w:tcPr>
            <w:tcW w:w="894" w:type="dxa"/>
          </w:tcPr>
          <w:p w14:paraId="39BD851C" w14:textId="77777777" w:rsidR="009B4FB3" w:rsidRDefault="009B4FB3" w:rsidP="009B4FB3">
            <w:pPr>
              <w:pStyle w:val="TableParagraph"/>
              <w:spacing w:before="18" w:line="230" w:lineRule="exact"/>
              <w:ind w:left="12"/>
              <w:rPr>
                <w:spacing w:val="-10"/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692" w:type="dxa"/>
          </w:tcPr>
          <w:p w14:paraId="36A85A3D" w14:textId="77777777" w:rsidR="009B4FB3" w:rsidRDefault="009B4FB3" w:rsidP="009B4FB3">
            <w:pPr>
              <w:pStyle w:val="TableParagraph"/>
              <w:spacing w:before="18" w:line="230" w:lineRule="exact"/>
              <w:ind w:left="11"/>
              <w:rPr>
                <w:spacing w:val="-10"/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826" w:type="dxa"/>
          </w:tcPr>
          <w:p w14:paraId="739AB28B" w14:textId="77777777" w:rsidR="009B4FB3" w:rsidRDefault="009B4FB3" w:rsidP="009B4FB3">
            <w:pPr>
              <w:pStyle w:val="TableParagraph"/>
              <w:spacing w:before="18" w:line="230" w:lineRule="exact"/>
              <w:ind w:left="9" w:right="4"/>
              <w:rPr>
                <w:spacing w:val="-5"/>
                <w:sz w:val="20"/>
              </w:rPr>
            </w:pPr>
            <w:r>
              <w:rPr>
                <w:spacing w:val="-5"/>
                <w:sz w:val="20"/>
              </w:rPr>
              <w:t>5</w:t>
            </w:r>
          </w:p>
        </w:tc>
        <w:tc>
          <w:tcPr>
            <w:tcW w:w="646" w:type="dxa"/>
          </w:tcPr>
          <w:p w14:paraId="10C07D47" w14:textId="77777777" w:rsidR="009B4FB3" w:rsidRDefault="009B4FB3" w:rsidP="009B4FB3">
            <w:pPr>
              <w:pStyle w:val="TableParagraph"/>
              <w:spacing w:before="18" w:line="230" w:lineRule="exact"/>
              <w:ind w:left="11"/>
              <w:rPr>
                <w:spacing w:val="-5"/>
                <w:sz w:val="20"/>
              </w:rPr>
            </w:pPr>
            <w:r>
              <w:rPr>
                <w:spacing w:val="-5"/>
                <w:sz w:val="20"/>
              </w:rPr>
              <w:t>6</w:t>
            </w:r>
          </w:p>
        </w:tc>
        <w:tc>
          <w:tcPr>
            <w:tcW w:w="670" w:type="dxa"/>
          </w:tcPr>
          <w:p w14:paraId="4392CD28" w14:textId="77777777" w:rsidR="009B4FB3" w:rsidRDefault="009B4FB3" w:rsidP="009B4FB3">
            <w:pPr>
              <w:pStyle w:val="TableParagraph"/>
              <w:spacing w:before="18" w:line="230" w:lineRule="exact"/>
              <w:ind w:left="10" w:right="3"/>
              <w:rPr>
                <w:spacing w:val="-5"/>
                <w:sz w:val="20"/>
              </w:rPr>
            </w:pPr>
            <w:r>
              <w:rPr>
                <w:spacing w:val="-5"/>
                <w:sz w:val="20"/>
              </w:rPr>
              <w:t>18</w:t>
            </w:r>
          </w:p>
        </w:tc>
        <w:tc>
          <w:tcPr>
            <w:tcW w:w="622" w:type="dxa"/>
          </w:tcPr>
          <w:p w14:paraId="71D5527E" w14:textId="77777777" w:rsidR="009B4FB3" w:rsidRDefault="009B4FB3" w:rsidP="009B4FB3">
            <w:pPr>
              <w:pStyle w:val="TableParagraph"/>
              <w:spacing w:before="18" w:line="230" w:lineRule="exact"/>
              <w:ind w:left="11"/>
              <w:rPr>
                <w:spacing w:val="-5"/>
                <w:sz w:val="20"/>
              </w:rPr>
            </w:pPr>
            <w:r>
              <w:rPr>
                <w:spacing w:val="-5"/>
                <w:sz w:val="20"/>
              </w:rPr>
              <w:t>19</w:t>
            </w:r>
          </w:p>
        </w:tc>
        <w:tc>
          <w:tcPr>
            <w:tcW w:w="579" w:type="dxa"/>
          </w:tcPr>
          <w:p w14:paraId="1FCA993F" w14:textId="77777777" w:rsidR="009B4FB3" w:rsidRDefault="009B4FB3" w:rsidP="009B4FB3">
            <w:pPr>
              <w:pStyle w:val="TableParagraph"/>
              <w:spacing w:before="18" w:line="230" w:lineRule="exact"/>
              <w:ind w:left="10"/>
              <w:rPr>
                <w:spacing w:val="-5"/>
                <w:sz w:val="20"/>
              </w:rPr>
            </w:pPr>
            <w:r>
              <w:rPr>
                <w:spacing w:val="-5"/>
                <w:sz w:val="20"/>
              </w:rPr>
              <w:t>25</w:t>
            </w:r>
          </w:p>
        </w:tc>
        <w:tc>
          <w:tcPr>
            <w:tcW w:w="536" w:type="dxa"/>
          </w:tcPr>
          <w:p w14:paraId="3A65C7E6" w14:textId="77777777" w:rsidR="009B4FB3" w:rsidRDefault="009B4FB3" w:rsidP="009B4FB3">
            <w:pPr>
              <w:pStyle w:val="TableParagraph"/>
              <w:spacing w:before="18" w:line="230" w:lineRule="exact"/>
              <w:ind w:left="7" w:right="4"/>
              <w:rPr>
                <w:spacing w:val="-5"/>
                <w:sz w:val="20"/>
              </w:rPr>
            </w:pPr>
            <w:r>
              <w:rPr>
                <w:spacing w:val="-5"/>
                <w:sz w:val="20"/>
              </w:rPr>
              <w:t>29</w:t>
            </w:r>
          </w:p>
        </w:tc>
        <w:tc>
          <w:tcPr>
            <w:tcW w:w="630" w:type="dxa"/>
          </w:tcPr>
          <w:p w14:paraId="6DB29D5E" w14:textId="77777777" w:rsidR="009B4FB3" w:rsidRDefault="009B4FB3" w:rsidP="009B4FB3">
            <w:pPr>
              <w:pStyle w:val="TableParagraph"/>
              <w:spacing w:before="18" w:line="230" w:lineRule="exact"/>
              <w:ind w:left="4"/>
              <w:rPr>
                <w:spacing w:val="-10"/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258" w:type="dxa"/>
          </w:tcPr>
          <w:p w14:paraId="784BFEAE" w14:textId="77777777" w:rsidR="009B4FB3" w:rsidRDefault="009B4FB3" w:rsidP="009B4FB3">
            <w:pPr>
              <w:pStyle w:val="TableParagraph"/>
              <w:spacing w:before="37" w:line="210" w:lineRule="exact"/>
              <w:ind w:left="8"/>
              <w:rPr>
                <w:spacing w:val="-10"/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</w:tr>
      <w:tr w:rsidR="009B4FB3" w14:paraId="23BB5E16" w14:textId="77777777" w:rsidTr="009B4FB3">
        <w:trPr>
          <w:trHeight w:val="268"/>
        </w:trPr>
        <w:tc>
          <w:tcPr>
            <w:tcW w:w="1474" w:type="dxa"/>
          </w:tcPr>
          <w:p w14:paraId="52FB2427" w14:textId="77777777" w:rsidR="009B4FB3" w:rsidRDefault="009B4FB3" w:rsidP="009B4FB3">
            <w:pPr>
              <w:pStyle w:val="TableParagraph"/>
              <w:spacing w:before="37" w:line="210" w:lineRule="exact"/>
              <w:ind w:left="21" w:right="8"/>
              <w:rPr>
                <w:spacing w:val="-2"/>
                <w:sz w:val="20"/>
              </w:rPr>
            </w:pPr>
            <w:r>
              <w:rPr>
                <w:spacing w:val="-2"/>
                <w:sz w:val="20"/>
              </w:rPr>
              <w:t>Octubre</w:t>
            </w:r>
          </w:p>
        </w:tc>
        <w:tc>
          <w:tcPr>
            <w:tcW w:w="894" w:type="dxa"/>
          </w:tcPr>
          <w:p w14:paraId="07A6D9B8" w14:textId="77777777" w:rsidR="009B4FB3" w:rsidRDefault="009B4FB3" w:rsidP="009B4FB3">
            <w:pPr>
              <w:pStyle w:val="TableParagraph"/>
              <w:spacing w:before="18" w:line="230" w:lineRule="exact"/>
              <w:ind w:left="12"/>
              <w:rPr>
                <w:spacing w:val="-10"/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692" w:type="dxa"/>
          </w:tcPr>
          <w:p w14:paraId="26FB0A63" w14:textId="77777777" w:rsidR="009B4FB3" w:rsidRDefault="009B4FB3" w:rsidP="009B4FB3">
            <w:pPr>
              <w:pStyle w:val="TableParagraph"/>
              <w:spacing w:before="18" w:line="230" w:lineRule="exact"/>
              <w:ind w:left="11"/>
              <w:rPr>
                <w:spacing w:val="-10"/>
                <w:sz w:val="20"/>
              </w:rPr>
            </w:pPr>
            <w:r>
              <w:rPr>
                <w:spacing w:val="-10"/>
                <w:sz w:val="20"/>
              </w:rPr>
              <w:t>19</w:t>
            </w:r>
          </w:p>
        </w:tc>
        <w:tc>
          <w:tcPr>
            <w:tcW w:w="826" w:type="dxa"/>
          </w:tcPr>
          <w:p w14:paraId="07CA47B1" w14:textId="77777777" w:rsidR="009B4FB3" w:rsidRDefault="009B4FB3" w:rsidP="009B4FB3">
            <w:pPr>
              <w:pStyle w:val="TableParagraph"/>
              <w:spacing w:before="18" w:line="230" w:lineRule="exact"/>
              <w:ind w:left="9" w:right="4"/>
              <w:rPr>
                <w:spacing w:val="-5"/>
                <w:sz w:val="20"/>
              </w:rPr>
            </w:pPr>
            <w:r>
              <w:rPr>
                <w:spacing w:val="-5"/>
                <w:sz w:val="20"/>
              </w:rPr>
              <w:t>23</w:t>
            </w:r>
          </w:p>
        </w:tc>
        <w:tc>
          <w:tcPr>
            <w:tcW w:w="646" w:type="dxa"/>
          </w:tcPr>
          <w:p w14:paraId="762D0EF7" w14:textId="77777777" w:rsidR="009B4FB3" w:rsidRDefault="009B4FB3" w:rsidP="009B4FB3">
            <w:pPr>
              <w:pStyle w:val="TableParagraph"/>
              <w:spacing w:before="18" w:line="230" w:lineRule="exact"/>
              <w:ind w:left="11"/>
              <w:rPr>
                <w:spacing w:val="-5"/>
                <w:sz w:val="20"/>
              </w:rPr>
            </w:pPr>
            <w:r>
              <w:rPr>
                <w:spacing w:val="-5"/>
                <w:sz w:val="20"/>
              </w:rPr>
              <w:t>26</w:t>
            </w:r>
          </w:p>
        </w:tc>
        <w:tc>
          <w:tcPr>
            <w:tcW w:w="670" w:type="dxa"/>
          </w:tcPr>
          <w:p w14:paraId="39A40661" w14:textId="77777777" w:rsidR="009B4FB3" w:rsidRDefault="009B4FB3" w:rsidP="009B4FB3">
            <w:pPr>
              <w:pStyle w:val="TableParagraph"/>
              <w:spacing w:before="18" w:line="230" w:lineRule="exact"/>
              <w:ind w:left="10" w:right="3"/>
              <w:rPr>
                <w:spacing w:val="-5"/>
                <w:sz w:val="20"/>
              </w:rPr>
            </w:pPr>
            <w:r>
              <w:rPr>
                <w:spacing w:val="-5"/>
                <w:sz w:val="20"/>
              </w:rPr>
              <w:t>30</w:t>
            </w:r>
          </w:p>
        </w:tc>
        <w:tc>
          <w:tcPr>
            <w:tcW w:w="622" w:type="dxa"/>
          </w:tcPr>
          <w:p w14:paraId="64957966" w14:textId="77777777" w:rsidR="009B4FB3" w:rsidRDefault="009B4FB3" w:rsidP="009B4FB3">
            <w:pPr>
              <w:pStyle w:val="TableParagraph"/>
              <w:spacing w:before="18" w:line="230" w:lineRule="exact"/>
              <w:ind w:left="11"/>
              <w:rPr>
                <w:spacing w:val="-5"/>
                <w:sz w:val="20"/>
              </w:rPr>
            </w:pPr>
            <w:r>
              <w:rPr>
                <w:spacing w:val="-5"/>
                <w:sz w:val="20"/>
              </w:rPr>
              <w:t>-</w:t>
            </w:r>
          </w:p>
        </w:tc>
        <w:tc>
          <w:tcPr>
            <w:tcW w:w="579" w:type="dxa"/>
          </w:tcPr>
          <w:p w14:paraId="555F26CE" w14:textId="77777777" w:rsidR="009B4FB3" w:rsidRDefault="009B4FB3" w:rsidP="009B4FB3">
            <w:pPr>
              <w:pStyle w:val="TableParagraph"/>
              <w:spacing w:before="18" w:line="230" w:lineRule="exact"/>
              <w:ind w:left="10"/>
              <w:rPr>
                <w:spacing w:val="-5"/>
                <w:sz w:val="20"/>
              </w:rPr>
            </w:pPr>
            <w:r>
              <w:rPr>
                <w:spacing w:val="-5"/>
                <w:sz w:val="20"/>
              </w:rPr>
              <w:t>-</w:t>
            </w:r>
          </w:p>
        </w:tc>
        <w:tc>
          <w:tcPr>
            <w:tcW w:w="536" w:type="dxa"/>
          </w:tcPr>
          <w:p w14:paraId="3E608421" w14:textId="77777777" w:rsidR="009B4FB3" w:rsidRDefault="009B4FB3" w:rsidP="009B4FB3">
            <w:pPr>
              <w:pStyle w:val="TableParagraph"/>
              <w:spacing w:before="18" w:line="230" w:lineRule="exact"/>
              <w:ind w:left="7" w:right="4"/>
              <w:rPr>
                <w:spacing w:val="-5"/>
                <w:sz w:val="20"/>
              </w:rPr>
            </w:pPr>
            <w:r>
              <w:rPr>
                <w:spacing w:val="-5"/>
                <w:sz w:val="20"/>
              </w:rPr>
              <w:t>-</w:t>
            </w:r>
          </w:p>
        </w:tc>
        <w:tc>
          <w:tcPr>
            <w:tcW w:w="630" w:type="dxa"/>
          </w:tcPr>
          <w:p w14:paraId="17B9B0EB" w14:textId="77777777" w:rsidR="009B4FB3" w:rsidRDefault="009B4FB3" w:rsidP="009B4FB3">
            <w:pPr>
              <w:pStyle w:val="TableParagraph"/>
              <w:spacing w:before="18" w:line="230" w:lineRule="exact"/>
              <w:ind w:left="4"/>
              <w:rPr>
                <w:spacing w:val="-10"/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258" w:type="dxa"/>
          </w:tcPr>
          <w:p w14:paraId="49C4F36C" w14:textId="77777777" w:rsidR="009B4FB3" w:rsidRDefault="009B4FB3" w:rsidP="009B4FB3">
            <w:pPr>
              <w:pStyle w:val="TableParagraph"/>
              <w:spacing w:before="37" w:line="210" w:lineRule="exact"/>
              <w:ind w:left="8"/>
              <w:rPr>
                <w:spacing w:val="-10"/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</w:tr>
      <w:tr w:rsidR="009B4FB3" w14:paraId="5CBAE917" w14:textId="77777777" w:rsidTr="009B4FB3">
        <w:trPr>
          <w:trHeight w:val="268"/>
        </w:trPr>
        <w:tc>
          <w:tcPr>
            <w:tcW w:w="1474" w:type="dxa"/>
          </w:tcPr>
          <w:p w14:paraId="66154263" w14:textId="77777777" w:rsidR="009B4FB3" w:rsidRDefault="009B4FB3" w:rsidP="009B4FB3">
            <w:pPr>
              <w:pStyle w:val="TableParagraph"/>
              <w:spacing w:before="37" w:line="210" w:lineRule="exact"/>
              <w:ind w:left="21" w:right="8"/>
              <w:rPr>
                <w:spacing w:val="-2"/>
                <w:sz w:val="20"/>
              </w:rPr>
            </w:pPr>
            <w:r>
              <w:rPr>
                <w:spacing w:val="-2"/>
                <w:sz w:val="20"/>
              </w:rPr>
              <w:t>Noviembre</w:t>
            </w:r>
          </w:p>
        </w:tc>
        <w:tc>
          <w:tcPr>
            <w:tcW w:w="894" w:type="dxa"/>
          </w:tcPr>
          <w:p w14:paraId="58A0CC58" w14:textId="77777777" w:rsidR="009B4FB3" w:rsidRDefault="009B4FB3" w:rsidP="009B4FB3">
            <w:pPr>
              <w:pStyle w:val="TableParagraph"/>
              <w:spacing w:before="18" w:line="230" w:lineRule="exact"/>
              <w:ind w:left="12"/>
              <w:rPr>
                <w:spacing w:val="-10"/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692" w:type="dxa"/>
          </w:tcPr>
          <w:p w14:paraId="2BCC39E4" w14:textId="77777777" w:rsidR="009B4FB3" w:rsidRDefault="009B4FB3" w:rsidP="009B4FB3">
            <w:pPr>
              <w:pStyle w:val="TableParagraph"/>
              <w:spacing w:before="18" w:line="230" w:lineRule="exact"/>
              <w:ind w:left="11"/>
              <w:rPr>
                <w:spacing w:val="-10"/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826" w:type="dxa"/>
          </w:tcPr>
          <w:p w14:paraId="54D5A536" w14:textId="77777777" w:rsidR="009B4FB3" w:rsidRDefault="009B4FB3" w:rsidP="009B4FB3">
            <w:pPr>
              <w:pStyle w:val="TableParagraph"/>
              <w:spacing w:before="18" w:line="230" w:lineRule="exact"/>
              <w:ind w:left="9" w:right="4"/>
              <w:rPr>
                <w:spacing w:val="-5"/>
                <w:sz w:val="20"/>
              </w:rPr>
            </w:pPr>
            <w:r>
              <w:rPr>
                <w:spacing w:val="-5"/>
                <w:sz w:val="20"/>
              </w:rPr>
              <w:t>16</w:t>
            </w:r>
          </w:p>
        </w:tc>
        <w:tc>
          <w:tcPr>
            <w:tcW w:w="646" w:type="dxa"/>
          </w:tcPr>
          <w:p w14:paraId="232FEA1A" w14:textId="77777777" w:rsidR="009B4FB3" w:rsidRDefault="009B4FB3" w:rsidP="009B4FB3">
            <w:pPr>
              <w:pStyle w:val="TableParagraph"/>
              <w:spacing w:before="18" w:line="230" w:lineRule="exact"/>
              <w:ind w:left="11"/>
              <w:rPr>
                <w:spacing w:val="-5"/>
                <w:sz w:val="20"/>
              </w:rPr>
            </w:pPr>
            <w:r>
              <w:rPr>
                <w:spacing w:val="-5"/>
                <w:sz w:val="20"/>
              </w:rPr>
              <w:t>-</w:t>
            </w:r>
          </w:p>
        </w:tc>
        <w:tc>
          <w:tcPr>
            <w:tcW w:w="670" w:type="dxa"/>
          </w:tcPr>
          <w:p w14:paraId="0034A6FD" w14:textId="77777777" w:rsidR="009B4FB3" w:rsidRDefault="009B4FB3" w:rsidP="009B4FB3">
            <w:pPr>
              <w:pStyle w:val="TableParagraph"/>
              <w:spacing w:before="18" w:line="230" w:lineRule="exact"/>
              <w:ind w:left="10" w:right="3"/>
              <w:rPr>
                <w:spacing w:val="-5"/>
                <w:sz w:val="20"/>
              </w:rPr>
            </w:pPr>
            <w:r>
              <w:rPr>
                <w:spacing w:val="-5"/>
                <w:sz w:val="20"/>
              </w:rPr>
              <w:t>22</w:t>
            </w:r>
          </w:p>
        </w:tc>
        <w:tc>
          <w:tcPr>
            <w:tcW w:w="622" w:type="dxa"/>
          </w:tcPr>
          <w:p w14:paraId="7EF6EC95" w14:textId="77777777" w:rsidR="009B4FB3" w:rsidRDefault="009B4FB3" w:rsidP="009B4FB3">
            <w:pPr>
              <w:pStyle w:val="TableParagraph"/>
              <w:spacing w:before="18" w:line="230" w:lineRule="exact"/>
              <w:ind w:left="11"/>
              <w:rPr>
                <w:spacing w:val="-5"/>
                <w:sz w:val="20"/>
              </w:rPr>
            </w:pPr>
            <w:r>
              <w:rPr>
                <w:spacing w:val="-5"/>
                <w:sz w:val="20"/>
              </w:rPr>
              <w:t>-</w:t>
            </w:r>
          </w:p>
        </w:tc>
        <w:tc>
          <w:tcPr>
            <w:tcW w:w="579" w:type="dxa"/>
          </w:tcPr>
          <w:p w14:paraId="61DF0491" w14:textId="77777777" w:rsidR="009B4FB3" w:rsidRDefault="009B4FB3" w:rsidP="009B4FB3">
            <w:pPr>
              <w:pStyle w:val="TableParagraph"/>
              <w:spacing w:before="18" w:line="230" w:lineRule="exact"/>
              <w:ind w:left="10"/>
              <w:rPr>
                <w:spacing w:val="-5"/>
                <w:sz w:val="20"/>
              </w:rPr>
            </w:pPr>
            <w:r>
              <w:rPr>
                <w:spacing w:val="-5"/>
                <w:sz w:val="20"/>
              </w:rPr>
              <w:t>-</w:t>
            </w:r>
          </w:p>
        </w:tc>
        <w:tc>
          <w:tcPr>
            <w:tcW w:w="536" w:type="dxa"/>
          </w:tcPr>
          <w:p w14:paraId="43BF213E" w14:textId="77777777" w:rsidR="009B4FB3" w:rsidRDefault="009B4FB3" w:rsidP="009B4FB3">
            <w:pPr>
              <w:pStyle w:val="TableParagraph"/>
              <w:spacing w:before="18" w:line="230" w:lineRule="exact"/>
              <w:ind w:left="7" w:right="4"/>
              <w:rPr>
                <w:spacing w:val="-5"/>
                <w:sz w:val="20"/>
              </w:rPr>
            </w:pPr>
            <w:r>
              <w:rPr>
                <w:spacing w:val="-5"/>
                <w:sz w:val="20"/>
              </w:rPr>
              <w:t>-</w:t>
            </w:r>
          </w:p>
        </w:tc>
        <w:tc>
          <w:tcPr>
            <w:tcW w:w="630" w:type="dxa"/>
          </w:tcPr>
          <w:p w14:paraId="166B16F3" w14:textId="77777777" w:rsidR="009B4FB3" w:rsidRDefault="009B4FB3" w:rsidP="009B4FB3">
            <w:pPr>
              <w:pStyle w:val="TableParagraph"/>
              <w:spacing w:before="18" w:line="230" w:lineRule="exact"/>
              <w:ind w:left="4"/>
              <w:rPr>
                <w:spacing w:val="-10"/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258" w:type="dxa"/>
          </w:tcPr>
          <w:p w14:paraId="255C306F" w14:textId="77777777" w:rsidR="009B4FB3" w:rsidRDefault="009B4FB3" w:rsidP="009B4FB3">
            <w:pPr>
              <w:pStyle w:val="TableParagraph"/>
              <w:spacing w:before="37" w:line="210" w:lineRule="exact"/>
              <w:ind w:left="8"/>
              <w:rPr>
                <w:spacing w:val="-10"/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</w:tr>
      <w:tr w:rsidR="009B4FB3" w14:paraId="23686405" w14:textId="77777777" w:rsidTr="009B4FB3">
        <w:trPr>
          <w:trHeight w:val="268"/>
        </w:trPr>
        <w:tc>
          <w:tcPr>
            <w:tcW w:w="1474" w:type="dxa"/>
          </w:tcPr>
          <w:p w14:paraId="098CFE3C" w14:textId="77777777" w:rsidR="009B4FB3" w:rsidRDefault="009B4FB3" w:rsidP="009B4FB3">
            <w:pPr>
              <w:pStyle w:val="TableParagraph"/>
              <w:spacing w:before="37" w:line="210" w:lineRule="exact"/>
              <w:ind w:left="21" w:right="8"/>
              <w:rPr>
                <w:spacing w:val="-2"/>
                <w:sz w:val="20"/>
              </w:rPr>
            </w:pPr>
            <w:r>
              <w:rPr>
                <w:spacing w:val="-2"/>
                <w:sz w:val="20"/>
              </w:rPr>
              <w:t>Diciembre</w:t>
            </w:r>
          </w:p>
        </w:tc>
        <w:tc>
          <w:tcPr>
            <w:tcW w:w="894" w:type="dxa"/>
          </w:tcPr>
          <w:p w14:paraId="01020656" w14:textId="77777777" w:rsidR="009B4FB3" w:rsidRDefault="009B4FB3" w:rsidP="009B4FB3">
            <w:pPr>
              <w:pStyle w:val="TableParagraph"/>
              <w:spacing w:before="18" w:line="230" w:lineRule="exact"/>
              <w:ind w:left="12"/>
              <w:rPr>
                <w:spacing w:val="-10"/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692" w:type="dxa"/>
          </w:tcPr>
          <w:p w14:paraId="45B9D01B" w14:textId="77777777" w:rsidR="009B4FB3" w:rsidRDefault="009B4FB3" w:rsidP="009B4FB3">
            <w:pPr>
              <w:pStyle w:val="TableParagraph"/>
              <w:spacing w:before="18" w:line="230" w:lineRule="exact"/>
              <w:ind w:left="11"/>
              <w:rPr>
                <w:spacing w:val="-10"/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826" w:type="dxa"/>
          </w:tcPr>
          <w:p w14:paraId="047184DD" w14:textId="77777777" w:rsidR="009B4FB3" w:rsidRDefault="009B4FB3" w:rsidP="009B4FB3">
            <w:pPr>
              <w:pStyle w:val="TableParagraph"/>
              <w:spacing w:before="18" w:line="230" w:lineRule="exact"/>
              <w:ind w:left="9" w:right="4"/>
              <w:rPr>
                <w:spacing w:val="-5"/>
                <w:sz w:val="20"/>
              </w:rPr>
            </w:pPr>
            <w:r>
              <w:rPr>
                <w:spacing w:val="-5"/>
                <w:sz w:val="20"/>
              </w:rPr>
              <w:t>11</w:t>
            </w:r>
          </w:p>
        </w:tc>
        <w:tc>
          <w:tcPr>
            <w:tcW w:w="646" w:type="dxa"/>
          </w:tcPr>
          <w:p w14:paraId="1202C431" w14:textId="77777777" w:rsidR="009B4FB3" w:rsidRDefault="009B4FB3" w:rsidP="009B4FB3">
            <w:pPr>
              <w:pStyle w:val="TableParagraph"/>
              <w:spacing w:before="18" w:line="230" w:lineRule="exact"/>
              <w:ind w:left="11"/>
              <w:rPr>
                <w:spacing w:val="-5"/>
                <w:sz w:val="20"/>
              </w:rPr>
            </w:pPr>
            <w:r>
              <w:rPr>
                <w:spacing w:val="-5"/>
                <w:sz w:val="20"/>
              </w:rPr>
              <w:t>16</w:t>
            </w:r>
          </w:p>
        </w:tc>
        <w:tc>
          <w:tcPr>
            <w:tcW w:w="670" w:type="dxa"/>
          </w:tcPr>
          <w:p w14:paraId="0F2D3E3B" w14:textId="77777777" w:rsidR="009B4FB3" w:rsidRDefault="009B4FB3" w:rsidP="009B4FB3">
            <w:pPr>
              <w:pStyle w:val="TableParagraph"/>
              <w:spacing w:before="18" w:line="230" w:lineRule="exact"/>
              <w:ind w:left="10" w:right="3"/>
              <w:rPr>
                <w:spacing w:val="-5"/>
                <w:sz w:val="20"/>
              </w:rPr>
            </w:pPr>
            <w:r>
              <w:rPr>
                <w:spacing w:val="-5"/>
                <w:sz w:val="20"/>
              </w:rPr>
              <w:t>18</w:t>
            </w:r>
          </w:p>
        </w:tc>
        <w:tc>
          <w:tcPr>
            <w:tcW w:w="622" w:type="dxa"/>
          </w:tcPr>
          <w:p w14:paraId="55B91A46" w14:textId="77777777" w:rsidR="009B4FB3" w:rsidRDefault="009B4FB3" w:rsidP="009B4FB3">
            <w:pPr>
              <w:pStyle w:val="TableParagraph"/>
              <w:spacing w:before="18" w:line="230" w:lineRule="exact"/>
              <w:ind w:left="11"/>
              <w:rPr>
                <w:spacing w:val="-5"/>
                <w:sz w:val="20"/>
              </w:rPr>
            </w:pPr>
            <w:r>
              <w:rPr>
                <w:spacing w:val="-5"/>
                <w:sz w:val="20"/>
              </w:rPr>
              <w:t>21</w:t>
            </w:r>
          </w:p>
        </w:tc>
        <w:tc>
          <w:tcPr>
            <w:tcW w:w="579" w:type="dxa"/>
          </w:tcPr>
          <w:p w14:paraId="3931DC27" w14:textId="77777777" w:rsidR="009B4FB3" w:rsidRDefault="009B4FB3" w:rsidP="009B4FB3">
            <w:pPr>
              <w:pStyle w:val="TableParagraph"/>
              <w:spacing w:before="18" w:line="230" w:lineRule="exact"/>
              <w:ind w:left="10"/>
              <w:rPr>
                <w:spacing w:val="-5"/>
                <w:sz w:val="20"/>
              </w:rPr>
            </w:pPr>
            <w:r>
              <w:rPr>
                <w:spacing w:val="-5"/>
                <w:sz w:val="20"/>
              </w:rPr>
              <w:t>-</w:t>
            </w:r>
          </w:p>
        </w:tc>
        <w:tc>
          <w:tcPr>
            <w:tcW w:w="536" w:type="dxa"/>
          </w:tcPr>
          <w:p w14:paraId="48D78D26" w14:textId="77777777" w:rsidR="009B4FB3" w:rsidRDefault="009B4FB3" w:rsidP="009B4FB3">
            <w:pPr>
              <w:pStyle w:val="TableParagraph"/>
              <w:spacing w:before="18" w:line="230" w:lineRule="exact"/>
              <w:ind w:left="7" w:right="4"/>
              <w:rPr>
                <w:spacing w:val="-5"/>
                <w:sz w:val="20"/>
              </w:rPr>
            </w:pPr>
            <w:r>
              <w:rPr>
                <w:spacing w:val="-5"/>
                <w:sz w:val="20"/>
              </w:rPr>
              <w:t>-</w:t>
            </w:r>
          </w:p>
        </w:tc>
        <w:tc>
          <w:tcPr>
            <w:tcW w:w="630" w:type="dxa"/>
          </w:tcPr>
          <w:p w14:paraId="104EC180" w14:textId="77777777" w:rsidR="009B4FB3" w:rsidRDefault="009B4FB3" w:rsidP="009B4FB3">
            <w:pPr>
              <w:pStyle w:val="TableParagraph"/>
              <w:spacing w:before="18" w:line="230" w:lineRule="exact"/>
              <w:ind w:left="4"/>
              <w:rPr>
                <w:spacing w:val="-10"/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258" w:type="dxa"/>
          </w:tcPr>
          <w:p w14:paraId="3862050C" w14:textId="77777777" w:rsidR="009B4FB3" w:rsidRDefault="009B4FB3" w:rsidP="009B4FB3">
            <w:pPr>
              <w:pStyle w:val="TableParagraph"/>
              <w:spacing w:before="37" w:line="210" w:lineRule="exact"/>
              <w:ind w:left="8"/>
              <w:rPr>
                <w:spacing w:val="-10"/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</w:tr>
      <w:tr w:rsidR="009B4FB3" w14:paraId="7B1033C2" w14:textId="77777777" w:rsidTr="009B4FB3">
        <w:trPr>
          <w:trHeight w:val="318"/>
        </w:trPr>
        <w:tc>
          <w:tcPr>
            <w:tcW w:w="7569" w:type="dxa"/>
            <w:gridSpan w:val="10"/>
          </w:tcPr>
          <w:p w14:paraId="76D1D24E" w14:textId="77777777" w:rsidR="009B4FB3" w:rsidRDefault="009B4FB3" w:rsidP="009B4FB3">
            <w:pPr>
              <w:pStyle w:val="TableParagraph"/>
              <w:spacing w:before="1"/>
              <w:ind w:left="2011"/>
              <w:rPr>
                <w:b/>
                <w:sz w:val="20"/>
              </w:rPr>
            </w:pPr>
            <w:proofErr w:type="gramStart"/>
            <w:r>
              <w:rPr>
                <w:sz w:val="20"/>
              </w:rPr>
              <w:t>Total</w:t>
            </w:r>
            <w:proofErr w:type="gramEnd"/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Sesiones</w:t>
            </w:r>
          </w:p>
        </w:tc>
        <w:tc>
          <w:tcPr>
            <w:tcW w:w="1258" w:type="dxa"/>
          </w:tcPr>
          <w:p w14:paraId="6A7DE6E8" w14:textId="77777777" w:rsidR="009B4FB3" w:rsidRDefault="009B4FB3" w:rsidP="009B4FB3">
            <w:pPr>
              <w:pStyle w:val="TableParagraph"/>
              <w:spacing w:before="85" w:line="213" w:lineRule="exact"/>
              <w:ind w:right="4"/>
              <w:rPr>
                <w:b/>
                <w:sz w:val="20"/>
              </w:rPr>
            </w:pPr>
            <w:r>
              <w:rPr>
                <w:spacing w:val="-5"/>
                <w:sz w:val="20"/>
              </w:rPr>
              <w:t>63</w:t>
            </w:r>
          </w:p>
        </w:tc>
      </w:tr>
    </w:tbl>
    <w:p w14:paraId="379EA5BE" w14:textId="77777777" w:rsidR="009B4FB3" w:rsidRPr="009B4FB3" w:rsidRDefault="009B4FB3" w:rsidP="009B4FB3">
      <w:pPr>
        <w:pStyle w:val="Prrafodelista"/>
        <w:numPr>
          <w:ilvl w:val="0"/>
          <w:numId w:val="3"/>
        </w:numPr>
        <w:jc w:val="center"/>
        <w:rPr>
          <w:sz w:val="16"/>
          <w:szCs w:val="16"/>
        </w:rPr>
      </w:pPr>
      <w:r w:rsidRPr="009B4FB3">
        <w:rPr>
          <w:sz w:val="16"/>
          <w:szCs w:val="16"/>
        </w:rPr>
        <w:t>Fuente: Comisión Segunda Permanente de Gobierno</w:t>
      </w:r>
    </w:p>
    <w:p w14:paraId="6B687CD2" w14:textId="0AFCA6A8" w:rsidR="00FE58F0" w:rsidRPr="006C5FED" w:rsidRDefault="00FE58F0" w:rsidP="00160386">
      <w:pPr>
        <w:tabs>
          <w:tab w:val="left" w:pos="8025"/>
        </w:tabs>
        <w:rPr>
          <w:rFonts w:cs="Arial"/>
          <w:color w:val="808080" w:themeColor="background1" w:themeShade="80"/>
          <w:sz w:val="20"/>
          <w:lang w:val="es-MX"/>
        </w:rPr>
      </w:pPr>
    </w:p>
    <w:p w14:paraId="22897C67" w14:textId="77777777" w:rsidR="00D04232" w:rsidRPr="00B93917" w:rsidRDefault="00D04232" w:rsidP="00160386">
      <w:pPr>
        <w:tabs>
          <w:tab w:val="left" w:pos="8025"/>
        </w:tabs>
        <w:rPr>
          <w:rFonts w:cs="Arial"/>
          <w:sz w:val="20"/>
          <w:lang w:val="es-MX"/>
        </w:rPr>
      </w:pPr>
    </w:p>
    <w:p w14:paraId="7B803C81" w14:textId="3DAA4206" w:rsidR="006C5FED" w:rsidRPr="009B4FB3" w:rsidRDefault="006C5FED" w:rsidP="006B3923">
      <w:pPr>
        <w:pStyle w:val="Textoindependiente"/>
        <w:numPr>
          <w:ilvl w:val="1"/>
          <w:numId w:val="1"/>
        </w:numPr>
        <w:rPr>
          <w:rFonts w:cs="Arial"/>
          <w:b/>
          <w:i/>
          <w:sz w:val="22"/>
          <w:szCs w:val="22"/>
        </w:rPr>
      </w:pPr>
      <w:r w:rsidRPr="009B4FB3">
        <w:rPr>
          <w:rFonts w:cs="Arial"/>
          <w:b/>
          <w:i/>
          <w:sz w:val="22"/>
          <w:szCs w:val="22"/>
        </w:rPr>
        <w:t>Sesiones realizadas</w:t>
      </w:r>
      <w:r w:rsidR="00C77D18" w:rsidRPr="009B4FB3">
        <w:rPr>
          <w:rFonts w:cs="Arial"/>
          <w:b/>
          <w:i/>
          <w:sz w:val="22"/>
          <w:szCs w:val="22"/>
        </w:rPr>
        <w:t xml:space="preserve"> </w:t>
      </w:r>
      <w:r w:rsidR="003E5CB3" w:rsidRPr="009B4FB3">
        <w:rPr>
          <w:rFonts w:cs="Arial"/>
          <w:b/>
          <w:i/>
          <w:sz w:val="22"/>
          <w:szCs w:val="22"/>
        </w:rPr>
        <w:t xml:space="preserve"> </w:t>
      </w:r>
    </w:p>
    <w:p w14:paraId="28A9CEE5" w14:textId="77777777" w:rsidR="006C5FED" w:rsidRPr="009B4FB3" w:rsidRDefault="006C5FED" w:rsidP="006C5FED">
      <w:pPr>
        <w:pStyle w:val="Textoindependiente"/>
        <w:rPr>
          <w:rFonts w:cs="Arial"/>
          <w:b/>
          <w:sz w:val="22"/>
          <w:szCs w:val="22"/>
        </w:rPr>
      </w:pPr>
    </w:p>
    <w:p w14:paraId="65560703" w14:textId="77777777" w:rsidR="009B4FB3" w:rsidRPr="009B4FB3" w:rsidRDefault="009B4FB3" w:rsidP="009B4FB3">
      <w:pPr>
        <w:pStyle w:val="Textoindependiente"/>
        <w:ind w:left="422"/>
        <w:rPr>
          <w:sz w:val="22"/>
          <w:szCs w:val="22"/>
        </w:rPr>
      </w:pPr>
      <w:r w:rsidRPr="009B4FB3">
        <w:rPr>
          <w:sz w:val="22"/>
          <w:szCs w:val="22"/>
        </w:rPr>
        <w:t>Se</w:t>
      </w:r>
      <w:r w:rsidRPr="009B4FB3">
        <w:rPr>
          <w:spacing w:val="-9"/>
          <w:sz w:val="22"/>
          <w:szCs w:val="22"/>
        </w:rPr>
        <w:t xml:space="preserve"> </w:t>
      </w:r>
      <w:r w:rsidRPr="009B4FB3">
        <w:rPr>
          <w:sz w:val="22"/>
          <w:szCs w:val="22"/>
        </w:rPr>
        <w:t>realizaron</w:t>
      </w:r>
      <w:r w:rsidRPr="009B4FB3">
        <w:rPr>
          <w:spacing w:val="-6"/>
          <w:sz w:val="22"/>
          <w:szCs w:val="22"/>
        </w:rPr>
        <w:t xml:space="preserve"> </w:t>
      </w:r>
      <w:r w:rsidRPr="009B4FB3">
        <w:rPr>
          <w:sz w:val="22"/>
          <w:szCs w:val="22"/>
        </w:rPr>
        <w:t>63</w:t>
      </w:r>
      <w:r w:rsidRPr="009B4FB3">
        <w:rPr>
          <w:spacing w:val="-8"/>
          <w:sz w:val="22"/>
          <w:szCs w:val="22"/>
        </w:rPr>
        <w:t xml:space="preserve"> </w:t>
      </w:r>
      <w:r w:rsidRPr="009B4FB3">
        <w:rPr>
          <w:sz w:val="22"/>
          <w:szCs w:val="22"/>
        </w:rPr>
        <w:t>sesiones</w:t>
      </w:r>
      <w:r w:rsidRPr="009B4FB3">
        <w:rPr>
          <w:spacing w:val="-5"/>
          <w:sz w:val="22"/>
          <w:szCs w:val="22"/>
        </w:rPr>
        <w:t xml:space="preserve"> </w:t>
      </w:r>
      <w:r w:rsidRPr="009B4FB3">
        <w:rPr>
          <w:sz w:val="22"/>
          <w:szCs w:val="22"/>
        </w:rPr>
        <w:t>discriminadas</w:t>
      </w:r>
      <w:r w:rsidRPr="009B4FB3">
        <w:rPr>
          <w:spacing w:val="-6"/>
          <w:sz w:val="22"/>
          <w:szCs w:val="22"/>
        </w:rPr>
        <w:t xml:space="preserve"> </w:t>
      </w:r>
      <w:r w:rsidRPr="009B4FB3">
        <w:rPr>
          <w:sz w:val="22"/>
          <w:szCs w:val="22"/>
        </w:rPr>
        <w:t>según</w:t>
      </w:r>
      <w:r w:rsidRPr="009B4FB3">
        <w:rPr>
          <w:spacing w:val="-9"/>
          <w:sz w:val="22"/>
          <w:szCs w:val="22"/>
        </w:rPr>
        <w:t xml:space="preserve"> </w:t>
      </w:r>
      <w:r w:rsidRPr="009B4FB3">
        <w:rPr>
          <w:sz w:val="22"/>
          <w:szCs w:val="22"/>
        </w:rPr>
        <w:t>su</w:t>
      </w:r>
      <w:r w:rsidRPr="009B4FB3">
        <w:rPr>
          <w:spacing w:val="-8"/>
          <w:sz w:val="22"/>
          <w:szCs w:val="22"/>
        </w:rPr>
        <w:t xml:space="preserve"> </w:t>
      </w:r>
      <w:r w:rsidRPr="009B4FB3">
        <w:rPr>
          <w:sz w:val="22"/>
          <w:szCs w:val="22"/>
        </w:rPr>
        <w:t>desarrollo,</w:t>
      </w:r>
      <w:r w:rsidRPr="009B4FB3">
        <w:rPr>
          <w:spacing w:val="-7"/>
          <w:sz w:val="22"/>
          <w:szCs w:val="22"/>
        </w:rPr>
        <w:t xml:space="preserve"> </w:t>
      </w:r>
      <w:r w:rsidRPr="009B4FB3">
        <w:rPr>
          <w:spacing w:val="-4"/>
          <w:sz w:val="22"/>
          <w:szCs w:val="22"/>
        </w:rPr>
        <w:t>así:</w:t>
      </w:r>
    </w:p>
    <w:p w14:paraId="3057E4AB" w14:textId="77777777" w:rsidR="009B4FB3" w:rsidRPr="009B4FB3" w:rsidRDefault="009B4FB3" w:rsidP="009B4FB3">
      <w:pPr>
        <w:pStyle w:val="Textoindependiente"/>
        <w:spacing w:before="1"/>
        <w:rPr>
          <w:sz w:val="22"/>
          <w:szCs w:val="22"/>
        </w:rPr>
      </w:pPr>
    </w:p>
    <w:tbl>
      <w:tblPr>
        <w:tblStyle w:val="Tablaconcuadrcula"/>
        <w:tblW w:w="8860" w:type="dxa"/>
        <w:tblLayout w:type="fixed"/>
        <w:tblLook w:val="01E0" w:firstRow="1" w:lastRow="1" w:firstColumn="1" w:lastColumn="1" w:noHBand="0" w:noVBand="0"/>
      </w:tblPr>
      <w:tblGrid>
        <w:gridCol w:w="1980"/>
        <w:gridCol w:w="1636"/>
        <w:gridCol w:w="1624"/>
        <w:gridCol w:w="1162"/>
        <w:gridCol w:w="1390"/>
        <w:gridCol w:w="1068"/>
      </w:tblGrid>
      <w:tr w:rsidR="009B4FB3" w14:paraId="5A302ADB" w14:textId="77777777" w:rsidTr="009B4FB3">
        <w:trPr>
          <w:trHeight w:val="460"/>
        </w:trPr>
        <w:tc>
          <w:tcPr>
            <w:tcW w:w="1980" w:type="dxa"/>
          </w:tcPr>
          <w:p w14:paraId="36EC4126" w14:textId="77777777" w:rsidR="009B4FB3" w:rsidRDefault="009B4FB3" w:rsidP="009B4FB3">
            <w:pPr>
              <w:pStyle w:val="TableParagraph"/>
              <w:spacing w:before="114"/>
              <w:ind w:left="18"/>
              <w:rPr>
                <w:b/>
                <w:sz w:val="20"/>
              </w:rPr>
            </w:pPr>
            <w:r>
              <w:rPr>
                <w:spacing w:val="-5"/>
                <w:sz w:val="20"/>
              </w:rPr>
              <w:t>Mes</w:t>
            </w:r>
          </w:p>
        </w:tc>
        <w:tc>
          <w:tcPr>
            <w:tcW w:w="1636" w:type="dxa"/>
          </w:tcPr>
          <w:p w14:paraId="208C1E28" w14:textId="77777777" w:rsidR="009B4FB3" w:rsidRDefault="009B4FB3" w:rsidP="009B4FB3">
            <w:pPr>
              <w:pStyle w:val="TableParagraph"/>
              <w:spacing w:line="230" w:lineRule="exact"/>
              <w:ind w:left="311" w:right="289" w:firstLine="4"/>
              <w:rPr>
                <w:b/>
                <w:sz w:val="20"/>
              </w:rPr>
            </w:pPr>
            <w:r>
              <w:rPr>
                <w:spacing w:val="-2"/>
                <w:sz w:val="20"/>
              </w:rPr>
              <w:t>Control Político</w:t>
            </w:r>
          </w:p>
        </w:tc>
        <w:tc>
          <w:tcPr>
            <w:tcW w:w="1624" w:type="dxa"/>
          </w:tcPr>
          <w:p w14:paraId="3A6DA5B8" w14:textId="77777777" w:rsidR="009B4FB3" w:rsidRDefault="009B4FB3" w:rsidP="009B4FB3">
            <w:pPr>
              <w:pStyle w:val="TableParagraph"/>
              <w:spacing w:line="230" w:lineRule="exact"/>
              <w:ind w:left="221" w:right="207" w:firstLine="117"/>
              <w:rPr>
                <w:b/>
                <w:sz w:val="20"/>
              </w:rPr>
            </w:pPr>
            <w:r>
              <w:rPr>
                <w:spacing w:val="-2"/>
                <w:sz w:val="20"/>
              </w:rPr>
              <w:t>Gestión Normativa</w:t>
            </w:r>
          </w:p>
        </w:tc>
        <w:tc>
          <w:tcPr>
            <w:tcW w:w="1162" w:type="dxa"/>
          </w:tcPr>
          <w:p w14:paraId="1B7B5EBC" w14:textId="77777777" w:rsidR="009B4FB3" w:rsidRDefault="009B4FB3" w:rsidP="009B4FB3">
            <w:pPr>
              <w:pStyle w:val="TableParagraph"/>
              <w:spacing w:before="114"/>
              <w:ind w:left="7" w:right="1"/>
              <w:rPr>
                <w:b/>
                <w:sz w:val="20"/>
              </w:rPr>
            </w:pPr>
            <w:r>
              <w:rPr>
                <w:spacing w:val="-2"/>
                <w:sz w:val="20"/>
              </w:rPr>
              <w:t>Elección</w:t>
            </w:r>
          </w:p>
        </w:tc>
        <w:tc>
          <w:tcPr>
            <w:tcW w:w="1390" w:type="dxa"/>
          </w:tcPr>
          <w:p w14:paraId="66EE126F" w14:textId="77777777" w:rsidR="009B4FB3" w:rsidRDefault="009B4FB3" w:rsidP="009B4FB3">
            <w:pPr>
              <w:pStyle w:val="TableParagraph"/>
              <w:spacing w:line="230" w:lineRule="exact"/>
              <w:ind w:left="124" w:right="110" w:firstLine="201"/>
              <w:rPr>
                <w:b/>
                <w:sz w:val="20"/>
              </w:rPr>
            </w:pPr>
            <w:r>
              <w:rPr>
                <w:spacing w:val="-4"/>
                <w:sz w:val="20"/>
              </w:rPr>
              <w:t xml:space="preserve">Otras </w:t>
            </w:r>
            <w:r>
              <w:rPr>
                <w:sz w:val="20"/>
              </w:rPr>
              <w:t>Sec.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Gral.</w:t>
            </w:r>
          </w:p>
        </w:tc>
        <w:tc>
          <w:tcPr>
            <w:tcW w:w="1068" w:type="dxa"/>
          </w:tcPr>
          <w:p w14:paraId="564618BF" w14:textId="77777777" w:rsidR="009B4FB3" w:rsidRDefault="009B4FB3" w:rsidP="009B4FB3">
            <w:pPr>
              <w:pStyle w:val="TableParagraph"/>
              <w:spacing w:before="114"/>
              <w:ind w:left="13" w:right="1"/>
              <w:rPr>
                <w:b/>
                <w:sz w:val="20"/>
              </w:rPr>
            </w:pPr>
            <w:r>
              <w:rPr>
                <w:spacing w:val="-2"/>
                <w:sz w:val="20"/>
              </w:rPr>
              <w:t>Total</w:t>
            </w:r>
          </w:p>
        </w:tc>
      </w:tr>
      <w:tr w:rsidR="009B4FB3" w14:paraId="0B736CCC" w14:textId="77777777" w:rsidTr="009B4FB3">
        <w:trPr>
          <w:trHeight w:val="229"/>
        </w:trPr>
        <w:tc>
          <w:tcPr>
            <w:tcW w:w="1980" w:type="dxa"/>
          </w:tcPr>
          <w:p w14:paraId="04E8FABD" w14:textId="77777777" w:rsidR="009B4FB3" w:rsidRDefault="009B4FB3" w:rsidP="009B4FB3">
            <w:pPr>
              <w:pStyle w:val="TableParagraph"/>
              <w:spacing w:line="210" w:lineRule="exact"/>
              <w:ind w:left="18" w:right="5"/>
              <w:rPr>
                <w:sz w:val="20"/>
              </w:rPr>
            </w:pPr>
            <w:r>
              <w:rPr>
                <w:spacing w:val="-4"/>
                <w:sz w:val="20"/>
              </w:rPr>
              <w:t>Enero</w:t>
            </w:r>
          </w:p>
        </w:tc>
        <w:tc>
          <w:tcPr>
            <w:tcW w:w="1636" w:type="dxa"/>
          </w:tcPr>
          <w:p w14:paraId="78E7DCB4" w14:textId="77777777" w:rsidR="009B4FB3" w:rsidRDefault="009B4FB3" w:rsidP="009B4FB3">
            <w:pPr>
              <w:pStyle w:val="TableParagraph"/>
              <w:spacing w:line="210" w:lineRule="exact"/>
              <w:ind w:left="15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624" w:type="dxa"/>
          </w:tcPr>
          <w:p w14:paraId="720AE07F" w14:textId="77777777" w:rsidR="009B4FB3" w:rsidRDefault="009B4FB3" w:rsidP="009B4FB3">
            <w:pPr>
              <w:pStyle w:val="TableParagraph"/>
              <w:spacing w:line="210" w:lineRule="exact"/>
              <w:ind w:left="13" w:right="1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162" w:type="dxa"/>
          </w:tcPr>
          <w:p w14:paraId="265352C3" w14:textId="77777777" w:rsidR="009B4FB3" w:rsidRPr="00F51434" w:rsidRDefault="009B4FB3" w:rsidP="009B4FB3">
            <w:pPr>
              <w:pStyle w:val="TableParagraph"/>
              <w:spacing w:line="210" w:lineRule="exact"/>
              <w:ind w:left="7"/>
              <w:rPr>
                <w:sz w:val="20"/>
              </w:rPr>
            </w:pPr>
            <w:r w:rsidRPr="00F51434">
              <w:rPr>
                <w:spacing w:val="-10"/>
                <w:sz w:val="20"/>
              </w:rPr>
              <w:t>1</w:t>
            </w:r>
          </w:p>
        </w:tc>
        <w:tc>
          <w:tcPr>
            <w:tcW w:w="1390" w:type="dxa"/>
          </w:tcPr>
          <w:p w14:paraId="659AC899" w14:textId="77777777" w:rsidR="009B4FB3" w:rsidRDefault="009B4FB3" w:rsidP="009B4FB3">
            <w:pPr>
              <w:pStyle w:val="TableParagraph"/>
              <w:spacing w:line="210" w:lineRule="exact"/>
              <w:ind w:left="7" w:right="1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068" w:type="dxa"/>
          </w:tcPr>
          <w:p w14:paraId="7E0E738A" w14:textId="77777777" w:rsidR="009B4FB3" w:rsidRDefault="009B4FB3" w:rsidP="009B4FB3">
            <w:pPr>
              <w:pStyle w:val="TableParagraph"/>
              <w:spacing w:line="210" w:lineRule="exact"/>
              <w:ind w:left="13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</w:tr>
      <w:tr w:rsidR="009B4FB3" w14:paraId="4744EA2A" w14:textId="77777777" w:rsidTr="009B4FB3">
        <w:trPr>
          <w:trHeight w:val="229"/>
        </w:trPr>
        <w:tc>
          <w:tcPr>
            <w:tcW w:w="1980" w:type="dxa"/>
          </w:tcPr>
          <w:p w14:paraId="662184BB" w14:textId="77777777" w:rsidR="009B4FB3" w:rsidRDefault="009B4FB3" w:rsidP="009B4FB3">
            <w:pPr>
              <w:pStyle w:val="TableParagraph"/>
              <w:spacing w:line="210" w:lineRule="exact"/>
              <w:ind w:left="18" w:right="6"/>
              <w:rPr>
                <w:sz w:val="20"/>
              </w:rPr>
            </w:pPr>
            <w:r>
              <w:rPr>
                <w:spacing w:val="-2"/>
                <w:sz w:val="20"/>
              </w:rPr>
              <w:t>Febrero</w:t>
            </w:r>
          </w:p>
        </w:tc>
        <w:tc>
          <w:tcPr>
            <w:tcW w:w="1636" w:type="dxa"/>
          </w:tcPr>
          <w:p w14:paraId="2EEDE3BC" w14:textId="77777777" w:rsidR="009B4FB3" w:rsidRDefault="009B4FB3" w:rsidP="009B4FB3">
            <w:pPr>
              <w:pStyle w:val="TableParagraph"/>
              <w:spacing w:line="210" w:lineRule="exact"/>
              <w:ind w:left="15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1624" w:type="dxa"/>
          </w:tcPr>
          <w:p w14:paraId="7746690D" w14:textId="77777777" w:rsidR="009B4FB3" w:rsidRDefault="009B4FB3" w:rsidP="009B4FB3">
            <w:pPr>
              <w:pStyle w:val="TableParagraph"/>
              <w:spacing w:line="210" w:lineRule="exact"/>
              <w:ind w:left="13" w:right="1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162" w:type="dxa"/>
          </w:tcPr>
          <w:p w14:paraId="63391C0B" w14:textId="77777777" w:rsidR="009B4FB3" w:rsidRPr="00F51434" w:rsidRDefault="009B4FB3" w:rsidP="009B4FB3">
            <w:pPr>
              <w:pStyle w:val="TableParagraph"/>
              <w:spacing w:line="210" w:lineRule="exact"/>
              <w:ind w:left="7"/>
              <w:rPr>
                <w:sz w:val="20"/>
              </w:rPr>
            </w:pPr>
            <w:r w:rsidRPr="00F51434">
              <w:rPr>
                <w:spacing w:val="-10"/>
                <w:sz w:val="20"/>
              </w:rPr>
              <w:t>1</w:t>
            </w:r>
          </w:p>
        </w:tc>
        <w:tc>
          <w:tcPr>
            <w:tcW w:w="1390" w:type="dxa"/>
          </w:tcPr>
          <w:p w14:paraId="20F5C9CF" w14:textId="77777777" w:rsidR="009B4FB3" w:rsidRDefault="009B4FB3" w:rsidP="009B4FB3">
            <w:pPr>
              <w:pStyle w:val="TableParagraph"/>
              <w:spacing w:line="210" w:lineRule="exact"/>
              <w:ind w:left="7" w:right="1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068" w:type="dxa"/>
          </w:tcPr>
          <w:p w14:paraId="104BCEB0" w14:textId="77777777" w:rsidR="009B4FB3" w:rsidRDefault="009B4FB3" w:rsidP="009B4FB3">
            <w:pPr>
              <w:pStyle w:val="TableParagraph"/>
              <w:spacing w:line="210" w:lineRule="exact"/>
              <w:ind w:left="13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</w:tr>
      <w:tr w:rsidR="009B4FB3" w14:paraId="143BCA56" w14:textId="77777777" w:rsidTr="009B4FB3">
        <w:trPr>
          <w:trHeight w:val="230"/>
        </w:trPr>
        <w:tc>
          <w:tcPr>
            <w:tcW w:w="1980" w:type="dxa"/>
          </w:tcPr>
          <w:p w14:paraId="39D817E3" w14:textId="77777777" w:rsidR="009B4FB3" w:rsidRDefault="009B4FB3" w:rsidP="009B4FB3">
            <w:pPr>
              <w:pStyle w:val="TableParagraph"/>
              <w:spacing w:line="210" w:lineRule="exact"/>
              <w:ind w:left="18" w:right="5"/>
              <w:rPr>
                <w:sz w:val="20"/>
              </w:rPr>
            </w:pPr>
            <w:r>
              <w:rPr>
                <w:spacing w:val="-2"/>
                <w:sz w:val="20"/>
              </w:rPr>
              <w:t>Marzo</w:t>
            </w:r>
          </w:p>
        </w:tc>
        <w:tc>
          <w:tcPr>
            <w:tcW w:w="1636" w:type="dxa"/>
          </w:tcPr>
          <w:p w14:paraId="32193602" w14:textId="77777777" w:rsidR="009B4FB3" w:rsidRDefault="009B4FB3" w:rsidP="009B4FB3">
            <w:pPr>
              <w:pStyle w:val="TableParagraph"/>
              <w:spacing w:line="210" w:lineRule="exact"/>
              <w:ind w:left="15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1624" w:type="dxa"/>
          </w:tcPr>
          <w:p w14:paraId="0C39BCB4" w14:textId="77777777" w:rsidR="009B4FB3" w:rsidRDefault="009B4FB3" w:rsidP="009B4FB3">
            <w:pPr>
              <w:pStyle w:val="TableParagraph"/>
              <w:spacing w:line="210" w:lineRule="exact"/>
              <w:ind w:left="13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162" w:type="dxa"/>
          </w:tcPr>
          <w:p w14:paraId="1E08EDEE" w14:textId="77777777" w:rsidR="009B4FB3" w:rsidRPr="00F51434" w:rsidRDefault="009B4FB3" w:rsidP="009B4FB3">
            <w:pPr>
              <w:pStyle w:val="TableParagraph"/>
              <w:spacing w:line="210" w:lineRule="exact"/>
              <w:ind w:left="7"/>
              <w:rPr>
                <w:sz w:val="20"/>
              </w:rPr>
            </w:pPr>
            <w:r w:rsidRPr="00F51434">
              <w:rPr>
                <w:spacing w:val="-10"/>
                <w:sz w:val="20"/>
              </w:rPr>
              <w:t>1</w:t>
            </w:r>
          </w:p>
        </w:tc>
        <w:tc>
          <w:tcPr>
            <w:tcW w:w="1390" w:type="dxa"/>
          </w:tcPr>
          <w:p w14:paraId="579C8133" w14:textId="77777777" w:rsidR="009B4FB3" w:rsidRDefault="009B4FB3" w:rsidP="009B4FB3">
            <w:pPr>
              <w:pStyle w:val="TableParagraph"/>
              <w:spacing w:line="210" w:lineRule="exact"/>
              <w:ind w:left="7" w:right="1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068" w:type="dxa"/>
          </w:tcPr>
          <w:p w14:paraId="2A157525" w14:textId="77777777" w:rsidR="009B4FB3" w:rsidRDefault="009B4FB3" w:rsidP="009B4FB3">
            <w:pPr>
              <w:pStyle w:val="TableParagraph"/>
              <w:spacing w:line="210" w:lineRule="exact"/>
              <w:ind w:left="13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</w:tr>
      <w:tr w:rsidR="009B4FB3" w14:paraId="505FA532" w14:textId="77777777" w:rsidTr="009B4FB3">
        <w:trPr>
          <w:trHeight w:val="229"/>
        </w:trPr>
        <w:tc>
          <w:tcPr>
            <w:tcW w:w="1980" w:type="dxa"/>
          </w:tcPr>
          <w:p w14:paraId="54CDFA11" w14:textId="77777777" w:rsidR="009B4FB3" w:rsidRDefault="009B4FB3" w:rsidP="009B4FB3">
            <w:pPr>
              <w:pStyle w:val="TableParagraph"/>
              <w:spacing w:line="210" w:lineRule="exact"/>
              <w:ind w:left="18" w:right="7"/>
              <w:rPr>
                <w:sz w:val="20"/>
              </w:rPr>
            </w:pPr>
            <w:r>
              <w:rPr>
                <w:spacing w:val="-2"/>
                <w:sz w:val="20"/>
              </w:rPr>
              <w:t>Abril</w:t>
            </w:r>
          </w:p>
        </w:tc>
        <w:tc>
          <w:tcPr>
            <w:tcW w:w="1636" w:type="dxa"/>
          </w:tcPr>
          <w:p w14:paraId="7CFF3A2F" w14:textId="77777777" w:rsidR="009B4FB3" w:rsidRDefault="009B4FB3" w:rsidP="009B4FB3">
            <w:pPr>
              <w:pStyle w:val="TableParagraph"/>
              <w:spacing w:line="210" w:lineRule="exact"/>
              <w:ind w:left="15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1624" w:type="dxa"/>
          </w:tcPr>
          <w:p w14:paraId="66681F5F" w14:textId="77777777" w:rsidR="009B4FB3" w:rsidRDefault="009B4FB3" w:rsidP="009B4FB3">
            <w:pPr>
              <w:pStyle w:val="TableParagraph"/>
              <w:spacing w:line="210" w:lineRule="exact"/>
              <w:ind w:left="13" w:right="1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162" w:type="dxa"/>
          </w:tcPr>
          <w:p w14:paraId="43887AEB" w14:textId="77777777" w:rsidR="009B4FB3" w:rsidRDefault="009B4FB3" w:rsidP="009B4FB3">
            <w:pPr>
              <w:pStyle w:val="TableParagraph"/>
              <w:spacing w:line="210" w:lineRule="exact"/>
              <w:ind w:left="7" w:right="1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390" w:type="dxa"/>
          </w:tcPr>
          <w:p w14:paraId="65E0696D" w14:textId="77777777" w:rsidR="009B4FB3" w:rsidRDefault="009B4FB3" w:rsidP="009B4FB3">
            <w:pPr>
              <w:pStyle w:val="TableParagraph"/>
              <w:spacing w:line="210" w:lineRule="exact"/>
              <w:ind w:left="7" w:right="1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068" w:type="dxa"/>
          </w:tcPr>
          <w:p w14:paraId="6D39758D" w14:textId="77777777" w:rsidR="009B4FB3" w:rsidRDefault="009B4FB3" w:rsidP="009B4FB3">
            <w:pPr>
              <w:pStyle w:val="TableParagraph"/>
              <w:spacing w:line="210" w:lineRule="exact"/>
              <w:ind w:left="13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</w:tr>
      <w:tr w:rsidR="009B4FB3" w14:paraId="72E8486E" w14:textId="77777777" w:rsidTr="009B4FB3">
        <w:trPr>
          <w:trHeight w:val="229"/>
        </w:trPr>
        <w:tc>
          <w:tcPr>
            <w:tcW w:w="1980" w:type="dxa"/>
          </w:tcPr>
          <w:p w14:paraId="00515C7D" w14:textId="77777777" w:rsidR="009B4FB3" w:rsidRDefault="009B4FB3" w:rsidP="009B4FB3">
            <w:pPr>
              <w:pStyle w:val="TableParagraph"/>
              <w:spacing w:line="210" w:lineRule="exact"/>
              <w:ind w:left="18" w:right="7"/>
              <w:rPr>
                <w:sz w:val="20"/>
              </w:rPr>
            </w:pPr>
            <w:r>
              <w:rPr>
                <w:spacing w:val="-4"/>
                <w:sz w:val="20"/>
              </w:rPr>
              <w:t>Mayo</w:t>
            </w:r>
          </w:p>
        </w:tc>
        <w:tc>
          <w:tcPr>
            <w:tcW w:w="1636" w:type="dxa"/>
          </w:tcPr>
          <w:p w14:paraId="4C55DB69" w14:textId="77777777" w:rsidR="009B4FB3" w:rsidRDefault="009B4FB3" w:rsidP="009B4FB3">
            <w:pPr>
              <w:pStyle w:val="TableParagraph"/>
              <w:spacing w:line="210" w:lineRule="exact"/>
              <w:ind w:left="15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624" w:type="dxa"/>
          </w:tcPr>
          <w:p w14:paraId="14CF273C" w14:textId="77777777" w:rsidR="009B4FB3" w:rsidRDefault="009B4FB3" w:rsidP="009B4FB3">
            <w:pPr>
              <w:pStyle w:val="TableParagraph"/>
              <w:spacing w:line="210" w:lineRule="exact"/>
              <w:ind w:left="13" w:right="1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162" w:type="dxa"/>
          </w:tcPr>
          <w:p w14:paraId="6A20F3B9" w14:textId="77777777" w:rsidR="009B4FB3" w:rsidRDefault="009B4FB3" w:rsidP="009B4FB3">
            <w:pPr>
              <w:pStyle w:val="TableParagraph"/>
              <w:spacing w:line="210" w:lineRule="exact"/>
              <w:ind w:left="7" w:right="1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390" w:type="dxa"/>
          </w:tcPr>
          <w:p w14:paraId="0D32F2A0" w14:textId="77777777" w:rsidR="009B4FB3" w:rsidRDefault="009B4FB3" w:rsidP="009B4FB3">
            <w:pPr>
              <w:pStyle w:val="TableParagraph"/>
              <w:spacing w:line="210" w:lineRule="exact"/>
              <w:ind w:left="7" w:right="1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068" w:type="dxa"/>
          </w:tcPr>
          <w:p w14:paraId="7692A59C" w14:textId="77777777" w:rsidR="009B4FB3" w:rsidRDefault="009B4FB3" w:rsidP="009B4FB3">
            <w:pPr>
              <w:pStyle w:val="TableParagraph"/>
              <w:spacing w:line="210" w:lineRule="exact"/>
              <w:ind w:left="13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</w:tr>
      <w:tr w:rsidR="009B4FB3" w14:paraId="1A06EB89" w14:textId="77777777" w:rsidTr="009B4FB3">
        <w:trPr>
          <w:trHeight w:val="232"/>
        </w:trPr>
        <w:tc>
          <w:tcPr>
            <w:tcW w:w="1980" w:type="dxa"/>
          </w:tcPr>
          <w:p w14:paraId="542FA06A" w14:textId="77777777" w:rsidR="009B4FB3" w:rsidRDefault="009B4FB3" w:rsidP="009B4FB3">
            <w:pPr>
              <w:pStyle w:val="TableParagraph"/>
              <w:spacing w:before="1" w:line="210" w:lineRule="exact"/>
              <w:ind w:left="18" w:right="8"/>
              <w:rPr>
                <w:sz w:val="20"/>
              </w:rPr>
            </w:pPr>
            <w:r>
              <w:rPr>
                <w:spacing w:val="-2"/>
                <w:sz w:val="20"/>
              </w:rPr>
              <w:t>Junio</w:t>
            </w:r>
          </w:p>
        </w:tc>
        <w:tc>
          <w:tcPr>
            <w:tcW w:w="1636" w:type="dxa"/>
          </w:tcPr>
          <w:p w14:paraId="4229F779" w14:textId="77777777" w:rsidR="009B4FB3" w:rsidRDefault="009B4FB3" w:rsidP="009B4FB3">
            <w:pPr>
              <w:pStyle w:val="TableParagraph"/>
              <w:spacing w:before="1" w:line="210" w:lineRule="exact"/>
              <w:ind w:left="15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1624" w:type="dxa"/>
          </w:tcPr>
          <w:p w14:paraId="5F07A530" w14:textId="77777777" w:rsidR="009B4FB3" w:rsidRDefault="009B4FB3" w:rsidP="009B4FB3">
            <w:pPr>
              <w:pStyle w:val="TableParagraph"/>
              <w:spacing w:before="1" w:line="210" w:lineRule="exact"/>
              <w:ind w:left="13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162" w:type="dxa"/>
          </w:tcPr>
          <w:p w14:paraId="4359002C" w14:textId="77777777" w:rsidR="009B4FB3" w:rsidRDefault="009B4FB3" w:rsidP="009B4FB3">
            <w:pPr>
              <w:pStyle w:val="TableParagraph"/>
              <w:spacing w:before="1" w:line="210" w:lineRule="exact"/>
              <w:ind w:left="7" w:right="1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390" w:type="dxa"/>
          </w:tcPr>
          <w:p w14:paraId="48687ABD" w14:textId="77777777" w:rsidR="009B4FB3" w:rsidRDefault="009B4FB3" w:rsidP="009B4FB3">
            <w:pPr>
              <w:pStyle w:val="TableParagraph"/>
              <w:spacing w:before="1" w:line="210" w:lineRule="exact"/>
              <w:ind w:left="7" w:right="1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068" w:type="dxa"/>
          </w:tcPr>
          <w:p w14:paraId="6B398DEF" w14:textId="77777777" w:rsidR="009B4FB3" w:rsidRDefault="009B4FB3" w:rsidP="009B4FB3">
            <w:pPr>
              <w:pStyle w:val="TableParagraph"/>
              <w:spacing w:before="1" w:line="210" w:lineRule="exact"/>
              <w:ind w:left="13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</w:tr>
      <w:tr w:rsidR="009B4FB3" w14:paraId="75303D46" w14:textId="77777777" w:rsidTr="009B4FB3">
        <w:trPr>
          <w:trHeight w:val="232"/>
        </w:trPr>
        <w:tc>
          <w:tcPr>
            <w:tcW w:w="1980" w:type="dxa"/>
          </w:tcPr>
          <w:p w14:paraId="168694DA" w14:textId="77777777" w:rsidR="009B4FB3" w:rsidRDefault="009B4FB3" w:rsidP="009B4FB3">
            <w:pPr>
              <w:pStyle w:val="TableParagraph"/>
              <w:spacing w:before="1" w:line="210" w:lineRule="exact"/>
              <w:ind w:left="18" w:right="8"/>
              <w:rPr>
                <w:spacing w:val="-2"/>
                <w:sz w:val="20"/>
              </w:rPr>
            </w:pPr>
            <w:r>
              <w:rPr>
                <w:spacing w:val="-2"/>
                <w:sz w:val="20"/>
              </w:rPr>
              <w:t>Julio</w:t>
            </w:r>
          </w:p>
        </w:tc>
        <w:tc>
          <w:tcPr>
            <w:tcW w:w="1636" w:type="dxa"/>
          </w:tcPr>
          <w:p w14:paraId="44093DDF" w14:textId="77777777" w:rsidR="009B4FB3" w:rsidRDefault="009B4FB3" w:rsidP="009B4FB3">
            <w:pPr>
              <w:pStyle w:val="TableParagraph"/>
              <w:spacing w:before="1" w:line="210" w:lineRule="exact"/>
              <w:ind w:left="15"/>
              <w:rPr>
                <w:spacing w:val="-10"/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1624" w:type="dxa"/>
          </w:tcPr>
          <w:p w14:paraId="31976336" w14:textId="77777777" w:rsidR="009B4FB3" w:rsidRDefault="009B4FB3" w:rsidP="009B4FB3">
            <w:pPr>
              <w:pStyle w:val="TableParagraph"/>
              <w:spacing w:before="1" w:line="210" w:lineRule="exact"/>
              <w:ind w:left="13"/>
              <w:rPr>
                <w:spacing w:val="-10"/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162" w:type="dxa"/>
          </w:tcPr>
          <w:p w14:paraId="17C5E83C" w14:textId="77777777" w:rsidR="009B4FB3" w:rsidRDefault="009B4FB3" w:rsidP="009B4FB3">
            <w:pPr>
              <w:pStyle w:val="TableParagraph"/>
              <w:spacing w:before="1" w:line="210" w:lineRule="exact"/>
              <w:ind w:left="7" w:right="1"/>
              <w:rPr>
                <w:spacing w:val="-10"/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390" w:type="dxa"/>
          </w:tcPr>
          <w:p w14:paraId="1E6B0291" w14:textId="77777777" w:rsidR="009B4FB3" w:rsidRDefault="009B4FB3" w:rsidP="009B4FB3">
            <w:pPr>
              <w:pStyle w:val="TableParagraph"/>
              <w:spacing w:before="1" w:line="210" w:lineRule="exact"/>
              <w:ind w:left="7" w:right="1"/>
              <w:rPr>
                <w:spacing w:val="-10"/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068" w:type="dxa"/>
          </w:tcPr>
          <w:p w14:paraId="0A4E3412" w14:textId="77777777" w:rsidR="009B4FB3" w:rsidRDefault="009B4FB3" w:rsidP="009B4FB3">
            <w:pPr>
              <w:pStyle w:val="TableParagraph"/>
              <w:spacing w:before="1" w:line="210" w:lineRule="exact"/>
              <w:ind w:left="13"/>
              <w:rPr>
                <w:spacing w:val="-10"/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</w:tr>
      <w:tr w:rsidR="009B4FB3" w14:paraId="2B54A6CF" w14:textId="77777777" w:rsidTr="009B4FB3">
        <w:trPr>
          <w:trHeight w:val="232"/>
        </w:trPr>
        <w:tc>
          <w:tcPr>
            <w:tcW w:w="1980" w:type="dxa"/>
          </w:tcPr>
          <w:p w14:paraId="56ABA31C" w14:textId="77777777" w:rsidR="009B4FB3" w:rsidRDefault="009B4FB3" w:rsidP="009B4FB3">
            <w:pPr>
              <w:pStyle w:val="TableParagraph"/>
              <w:spacing w:before="1" w:line="210" w:lineRule="exact"/>
              <w:ind w:left="18" w:right="8"/>
              <w:rPr>
                <w:spacing w:val="-2"/>
                <w:sz w:val="20"/>
              </w:rPr>
            </w:pPr>
            <w:r>
              <w:rPr>
                <w:spacing w:val="-2"/>
                <w:sz w:val="20"/>
              </w:rPr>
              <w:t>Agosto</w:t>
            </w:r>
          </w:p>
        </w:tc>
        <w:tc>
          <w:tcPr>
            <w:tcW w:w="1636" w:type="dxa"/>
          </w:tcPr>
          <w:p w14:paraId="119D4C9B" w14:textId="77777777" w:rsidR="009B4FB3" w:rsidRDefault="009B4FB3" w:rsidP="009B4FB3">
            <w:pPr>
              <w:pStyle w:val="TableParagraph"/>
              <w:spacing w:before="1" w:line="210" w:lineRule="exact"/>
              <w:ind w:left="15"/>
              <w:rPr>
                <w:spacing w:val="-10"/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1624" w:type="dxa"/>
          </w:tcPr>
          <w:p w14:paraId="5A908B35" w14:textId="77777777" w:rsidR="009B4FB3" w:rsidRDefault="009B4FB3" w:rsidP="009B4FB3">
            <w:pPr>
              <w:pStyle w:val="TableParagraph"/>
              <w:spacing w:before="1" w:line="210" w:lineRule="exact"/>
              <w:ind w:left="13"/>
              <w:rPr>
                <w:spacing w:val="-10"/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1162" w:type="dxa"/>
          </w:tcPr>
          <w:p w14:paraId="7639533B" w14:textId="77777777" w:rsidR="009B4FB3" w:rsidRDefault="009B4FB3" w:rsidP="009B4FB3">
            <w:pPr>
              <w:pStyle w:val="TableParagraph"/>
              <w:spacing w:before="1" w:line="210" w:lineRule="exact"/>
              <w:ind w:left="7" w:right="1"/>
              <w:rPr>
                <w:spacing w:val="-10"/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390" w:type="dxa"/>
          </w:tcPr>
          <w:p w14:paraId="103AFC9E" w14:textId="77777777" w:rsidR="009B4FB3" w:rsidRDefault="009B4FB3" w:rsidP="009B4FB3">
            <w:pPr>
              <w:pStyle w:val="TableParagraph"/>
              <w:spacing w:before="1" w:line="210" w:lineRule="exact"/>
              <w:ind w:left="7" w:right="1"/>
              <w:rPr>
                <w:spacing w:val="-10"/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068" w:type="dxa"/>
          </w:tcPr>
          <w:p w14:paraId="41F9E861" w14:textId="77777777" w:rsidR="009B4FB3" w:rsidRDefault="009B4FB3" w:rsidP="009B4FB3">
            <w:pPr>
              <w:pStyle w:val="TableParagraph"/>
              <w:spacing w:before="1" w:line="210" w:lineRule="exact"/>
              <w:ind w:left="13"/>
              <w:rPr>
                <w:spacing w:val="-10"/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</w:tr>
      <w:tr w:rsidR="009B4FB3" w14:paraId="102FE16F" w14:textId="77777777" w:rsidTr="009B4FB3">
        <w:trPr>
          <w:trHeight w:val="232"/>
        </w:trPr>
        <w:tc>
          <w:tcPr>
            <w:tcW w:w="1980" w:type="dxa"/>
          </w:tcPr>
          <w:p w14:paraId="6990174F" w14:textId="77777777" w:rsidR="009B4FB3" w:rsidRDefault="009B4FB3" w:rsidP="009B4FB3">
            <w:pPr>
              <w:pStyle w:val="TableParagraph"/>
              <w:spacing w:before="1" w:line="210" w:lineRule="exact"/>
              <w:ind w:left="18" w:right="8"/>
              <w:rPr>
                <w:spacing w:val="-2"/>
                <w:sz w:val="20"/>
              </w:rPr>
            </w:pPr>
            <w:r>
              <w:rPr>
                <w:spacing w:val="-2"/>
                <w:sz w:val="20"/>
              </w:rPr>
              <w:t>Septiembre</w:t>
            </w:r>
          </w:p>
        </w:tc>
        <w:tc>
          <w:tcPr>
            <w:tcW w:w="1636" w:type="dxa"/>
          </w:tcPr>
          <w:p w14:paraId="57DB0FCF" w14:textId="77777777" w:rsidR="009B4FB3" w:rsidRDefault="009B4FB3" w:rsidP="009B4FB3">
            <w:pPr>
              <w:pStyle w:val="TableParagraph"/>
              <w:spacing w:before="1" w:line="210" w:lineRule="exact"/>
              <w:ind w:left="15"/>
              <w:rPr>
                <w:spacing w:val="-10"/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1624" w:type="dxa"/>
          </w:tcPr>
          <w:p w14:paraId="09FA5770" w14:textId="77777777" w:rsidR="009B4FB3" w:rsidRDefault="009B4FB3" w:rsidP="009B4FB3">
            <w:pPr>
              <w:pStyle w:val="TableParagraph"/>
              <w:spacing w:before="1" w:line="210" w:lineRule="exact"/>
              <w:ind w:left="13"/>
              <w:rPr>
                <w:spacing w:val="-10"/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1162" w:type="dxa"/>
          </w:tcPr>
          <w:p w14:paraId="63F911FE" w14:textId="77777777" w:rsidR="009B4FB3" w:rsidRDefault="009B4FB3" w:rsidP="009B4FB3">
            <w:pPr>
              <w:pStyle w:val="TableParagraph"/>
              <w:spacing w:before="1" w:line="210" w:lineRule="exact"/>
              <w:ind w:left="7" w:right="1"/>
              <w:rPr>
                <w:spacing w:val="-10"/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390" w:type="dxa"/>
          </w:tcPr>
          <w:p w14:paraId="653420DA" w14:textId="77777777" w:rsidR="009B4FB3" w:rsidRDefault="009B4FB3" w:rsidP="009B4FB3">
            <w:pPr>
              <w:pStyle w:val="TableParagraph"/>
              <w:spacing w:before="1" w:line="210" w:lineRule="exact"/>
              <w:ind w:left="7" w:right="1"/>
              <w:rPr>
                <w:spacing w:val="-10"/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068" w:type="dxa"/>
          </w:tcPr>
          <w:p w14:paraId="1BDD3466" w14:textId="77777777" w:rsidR="009B4FB3" w:rsidRDefault="009B4FB3" w:rsidP="009B4FB3">
            <w:pPr>
              <w:pStyle w:val="TableParagraph"/>
              <w:spacing w:before="1" w:line="210" w:lineRule="exact"/>
              <w:ind w:left="13"/>
              <w:rPr>
                <w:spacing w:val="-10"/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</w:tr>
      <w:tr w:rsidR="009B4FB3" w14:paraId="04E96B62" w14:textId="77777777" w:rsidTr="009B4FB3">
        <w:trPr>
          <w:trHeight w:val="232"/>
        </w:trPr>
        <w:tc>
          <w:tcPr>
            <w:tcW w:w="1980" w:type="dxa"/>
          </w:tcPr>
          <w:p w14:paraId="17E81187" w14:textId="77777777" w:rsidR="009B4FB3" w:rsidRDefault="009B4FB3" w:rsidP="009B4FB3">
            <w:pPr>
              <w:pStyle w:val="TableParagraph"/>
              <w:spacing w:before="1" w:line="210" w:lineRule="exact"/>
              <w:ind w:left="18" w:right="8"/>
              <w:rPr>
                <w:spacing w:val="-2"/>
                <w:sz w:val="20"/>
              </w:rPr>
            </w:pPr>
            <w:r>
              <w:rPr>
                <w:spacing w:val="-2"/>
                <w:sz w:val="20"/>
              </w:rPr>
              <w:t>Octubre</w:t>
            </w:r>
          </w:p>
        </w:tc>
        <w:tc>
          <w:tcPr>
            <w:tcW w:w="1636" w:type="dxa"/>
          </w:tcPr>
          <w:p w14:paraId="3CF53658" w14:textId="77777777" w:rsidR="009B4FB3" w:rsidRDefault="009B4FB3" w:rsidP="009B4FB3">
            <w:pPr>
              <w:pStyle w:val="TableParagraph"/>
              <w:spacing w:before="1" w:line="210" w:lineRule="exact"/>
              <w:ind w:left="15"/>
              <w:rPr>
                <w:spacing w:val="-10"/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1624" w:type="dxa"/>
          </w:tcPr>
          <w:p w14:paraId="2632A0B1" w14:textId="77777777" w:rsidR="009B4FB3" w:rsidRDefault="009B4FB3" w:rsidP="009B4FB3">
            <w:pPr>
              <w:pStyle w:val="TableParagraph"/>
              <w:spacing w:before="1" w:line="210" w:lineRule="exact"/>
              <w:ind w:left="13"/>
              <w:rPr>
                <w:spacing w:val="-10"/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162" w:type="dxa"/>
          </w:tcPr>
          <w:p w14:paraId="7F4B6E27" w14:textId="77777777" w:rsidR="009B4FB3" w:rsidRDefault="009B4FB3" w:rsidP="009B4FB3">
            <w:pPr>
              <w:pStyle w:val="TableParagraph"/>
              <w:spacing w:before="1" w:line="210" w:lineRule="exact"/>
              <w:ind w:left="7" w:right="1"/>
              <w:rPr>
                <w:spacing w:val="-10"/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390" w:type="dxa"/>
          </w:tcPr>
          <w:p w14:paraId="0BCDD5CB" w14:textId="77777777" w:rsidR="009B4FB3" w:rsidRDefault="009B4FB3" w:rsidP="009B4FB3">
            <w:pPr>
              <w:pStyle w:val="TableParagraph"/>
              <w:spacing w:before="1" w:line="210" w:lineRule="exact"/>
              <w:ind w:left="7" w:right="1"/>
              <w:rPr>
                <w:spacing w:val="-10"/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068" w:type="dxa"/>
          </w:tcPr>
          <w:p w14:paraId="728F7787" w14:textId="77777777" w:rsidR="009B4FB3" w:rsidRDefault="009B4FB3" w:rsidP="009B4FB3">
            <w:pPr>
              <w:pStyle w:val="TableParagraph"/>
              <w:spacing w:before="1" w:line="210" w:lineRule="exact"/>
              <w:ind w:left="13"/>
              <w:rPr>
                <w:spacing w:val="-10"/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</w:tr>
      <w:tr w:rsidR="009B4FB3" w14:paraId="755CE008" w14:textId="77777777" w:rsidTr="009B4FB3">
        <w:trPr>
          <w:trHeight w:val="232"/>
        </w:trPr>
        <w:tc>
          <w:tcPr>
            <w:tcW w:w="1980" w:type="dxa"/>
          </w:tcPr>
          <w:p w14:paraId="09C95377" w14:textId="77777777" w:rsidR="009B4FB3" w:rsidRDefault="009B4FB3" w:rsidP="009B4FB3">
            <w:pPr>
              <w:pStyle w:val="TableParagraph"/>
              <w:spacing w:before="1" w:line="210" w:lineRule="exact"/>
              <w:ind w:left="18" w:right="8"/>
              <w:rPr>
                <w:spacing w:val="-2"/>
                <w:sz w:val="20"/>
              </w:rPr>
            </w:pPr>
            <w:r>
              <w:rPr>
                <w:spacing w:val="-2"/>
                <w:sz w:val="20"/>
              </w:rPr>
              <w:t>Noviembre</w:t>
            </w:r>
          </w:p>
        </w:tc>
        <w:tc>
          <w:tcPr>
            <w:tcW w:w="1636" w:type="dxa"/>
          </w:tcPr>
          <w:p w14:paraId="0B93ACF0" w14:textId="77777777" w:rsidR="009B4FB3" w:rsidRDefault="009B4FB3" w:rsidP="009B4FB3">
            <w:pPr>
              <w:pStyle w:val="TableParagraph"/>
              <w:spacing w:before="1" w:line="210" w:lineRule="exact"/>
              <w:ind w:left="15"/>
              <w:rPr>
                <w:spacing w:val="-10"/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624" w:type="dxa"/>
          </w:tcPr>
          <w:p w14:paraId="3B5E2936" w14:textId="77777777" w:rsidR="009B4FB3" w:rsidRDefault="009B4FB3" w:rsidP="009B4FB3">
            <w:pPr>
              <w:pStyle w:val="TableParagraph"/>
              <w:spacing w:before="1" w:line="210" w:lineRule="exact"/>
              <w:ind w:left="13"/>
              <w:rPr>
                <w:spacing w:val="-10"/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162" w:type="dxa"/>
          </w:tcPr>
          <w:p w14:paraId="265FD509" w14:textId="77777777" w:rsidR="009B4FB3" w:rsidRDefault="009B4FB3" w:rsidP="009B4FB3">
            <w:pPr>
              <w:pStyle w:val="TableParagraph"/>
              <w:spacing w:before="1" w:line="210" w:lineRule="exact"/>
              <w:ind w:left="7" w:right="1"/>
              <w:rPr>
                <w:spacing w:val="-10"/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390" w:type="dxa"/>
          </w:tcPr>
          <w:p w14:paraId="457C7AA2" w14:textId="77777777" w:rsidR="009B4FB3" w:rsidRDefault="009B4FB3" w:rsidP="009B4FB3">
            <w:pPr>
              <w:pStyle w:val="TableParagraph"/>
              <w:spacing w:before="1" w:line="210" w:lineRule="exact"/>
              <w:ind w:left="7" w:right="1"/>
              <w:rPr>
                <w:spacing w:val="-10"/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068" w:type="dxa"/>
          </w:tcPr>
          <w:p w14:paraId="537973D0" w14:textId="77777777" w:rsidR="009B4FB3" w:rsidRDefault="009B4FB3" w:rsidP="009B4FB3">
            <w:pPr>
              <w:pStyle w:val="TableParagraph"/>
              <w:spacing w:before="1" w:line="210" w:lineRule="exact"/>
              <w:ind w:left="13"/>
              <w:rPr>
                <w:spacing w:val="-10"/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</w:tr>
      <w:tr w:rsidR="009B4FB3" w14:paraId="222BB4B6" w14:textId="77777777" w:rsidTr="009B4FB3">
        <w:trPr>
          <w:trHeight w:val="232"/>
        </w:trPr>
        <w:tc>
          <w:tcPr>
            <w:tcW w:w="1980" w:type="dxa"/>
          </w:tcPr>
          <w:p w14:paraId="070B7B36" w14:textId="77777777" w:rsidR="009B4FB3" w:rsidRDefault="009B4FB3" w:rsidP="009B4FB3">
            <w:pPr>
              <w:pStyle w:val="TableParagraph"/>
              <w:spacing w:before="1" w:line="210" w:lineRule="exact"/>
              <w:ind w:left="18" w:right="8"/>
              <w:rPr>
                <w:spacing w:val="-2"/>
                <w:sz w:val="20"/>
              </w:rPr>
            </w:pPr>
            <w:r>
              <w:rPr>
                <w:spacing w:val="-2"/>
                <w:sz w:val="20"/>
              </w:rPr>
              <w:t>Diciembre</w:t>
            </w:r>
          </w:p>
        </w:tc>
        <w:tc>
          <w:tcPr>
            <w:tcW w:w="1636" w:type="dxa"/>
          </w:tcPr>
          <w:p w14:paraId="5E827419" w14:textId="77777777" w:rsidR="009B4FB3" w:rsidRDefault="009B4FB3" w:rsidP="009B4FB3">
            <w:pPr>
              <w:pStyle w:val="TableParagraph"/>
              <w:spacing w:before="1" w:line="210" w:lineRule="exact"/>
              <w:ind w:left="15"/>
              <w:rPr>
                <w:spacing w:val="-10"/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1624" w:type="dxa"/>
          </w:tcPr>
          <w:p w14:paraId="4DACC6BC" w14:textId="77777777" w:rsidR="009B4FB3" w:rsidRDefault="009B4FB3" w:rsidP="009B4FB3">
            <w:pPr>
              <w:pStyle w:val="TableParagraph"/>
              <w:spacing w:before="1" w:line="210" w:lineRule="exact"/>
              <w:ind w:left="13"/>
              <w:rPr>
                <w:spacing w:val="-10"/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162" w:type="dxa"/>
          </w:tcPr>
          <w:p w14:paraId="78510A76" w14:textId="77777777" w:rsidR="009B4FB3" w:rsidRDefault="009B4FB3" w:rsidP="009B4FB3">
            <w:pPr>
              <w:pStyle w:val="TableParagraph"/>
              <w:spacing w:before="1" w:line="210" w:lineRule="exact"/>
              <w:ind w:left="7" w:right="1"/>
              <w:rPr>
                <w:spacing w:val="-10"/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390" w:type="dxa"/>
          </w:tcPr>
          <w:p w14:paraId="580B4DD9" w14:textId="77777777" w:rsidR="009B4FB3" w:rsidRDefault="009B4FB3" w:rsidP="009B4FB3">
            <w:pPr>
              <w:pStyle w:val="TableParagraph"/>
              <w:spacing w:before="1" w:line="210" w:lineRule="exact"/>
              <w:ind w:left="7" w:right="1"/>
              <w:rPr>
                <w:spacing w:val="-10"/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068" w:type="dxa"/>
          </w:tcPr>
          <w:p w14:paraId="44B656C6" w14:textId="77777777" w:rsidR="009B4FB3" w:rsidRDefault="009B4FB3" w:rsidP="009B4FB3">
            <w:pPr>
              <w:pStyle w:val="TableParagraph"/>
              <w:spacing w:before="1" w:line="210" w:lineRule="exact"/>
              <w:ind w:left="13"/>
              <w:rPr>
                <w:spacing w:val="-10"/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</w:tr>
      <w:tr w:rsidR="009B4FB3" w14:paraId="1DA67046" w14:textId="77777777" w:rsidTr="009B4FB3">
        <w:trPr>
          <w:trHeight w:val="687"/>
        </w:trPr>
        <w:tc>
          <w:tcPr>
            <w:tcW w:w="1980" w:type="dxa"/>
          </w:tcPr>
          <w:p w14:paraId="01C0683D" w14:textId="77777777" w:rsidR="009B4FB3" w:rsidRDefault="009B4FB3" w:rsidP="009B4FB3">
            <w:pPr>
              <w:pStyle w:val="TableParagraph"/>
              <w:spacing w:before="229"/>
              <w:ind w:left="18" w:right="5"/>
              <w:rPr>
                <w:b/>
                <w:sz w:val="20"/>
              </w:rPr>
            </w:pPr>
            <w:proofErr w:type="gramStart"/>
            <w:r>
              <w:rPr>
                <w:sz w:val="20"/>
              </w:rPr>
              <w:t>Total</w:t>
            </w:r>
            <w:proofErr w:type="gramEnd"/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Sesiones</w:t>
            </w:r>
          </w:p>
        </w:tc>
        <w:tc>
          <w:tcPr>
            <w:tcW w:w="1636" w:type="dxa"/>
          </w:tcPr>
          <w:p w14:paraId="4D6B8F87" w14:textId="77777777" w:rsidR="009B4FB3" w:rsidRDefault="009B4FB3" w:rsidP="009B4FB3">
            <w:pPr>
              <w:pStyle w:val="TableParagraph"/>
              <w:spacing w:before="229"/>
              <w:ind w:left="15"/>
              <w:rPr>
                <w:sz w:val="20"/>
              </w:rPr>
            </w:pPr>
            <w:r>
              <w:rPr>
                <w:spacing w:val="-5"/>
                <w:sz w:val="20"/>
              </w:rPr>
              <w:t>46</w:t>
            </w:r>
          </w:p>
        </w:tc>
        <w:tc>
          <w:tcPr>
            <w:tcW w:w="1624" w:type="dxa"/>
          </w:tcPr>
          <w:p w14:paraId="326DFDB2" w14:textId="77777777" w:rsidR="009B4FB3" w:rsidRDefault="009B4FB3" w:rsidP="009B4FB3">
            <w:pPr>
              <w:pStyle w:val="TableParagraph"/>
              <w:spacing w:before="229"/>
              <w:ind w:left="13"/>
              <w:rPr>
                <w:sz w:val="20"/>
              </w:rPr>
            </w:pPr>
            <w:r>
              <w:rPr>
                <w:spacing w:val="-10"/>
                <w:sz w:val="20"/>
              </w:rPr>
              <w:t>14</w:t>
            </w:r>
          </w:p>
        </w:tc>
        <w:tc>
          <w:tcPr>
            <w:tcW w:w="1162" w:type="dxa"/>
          </w:tcPr>
          <w:p w14:paraId="40AA635D" w14:textId="77777777" w:rsidR="009B4FB3" w:rsidRDefault="009B4FB3" w:rsidP="009B4FB3">
            <w:pPr>
              <w:pStyle w:val="TableParagraph"/>
              <w:spacing w:before="229"/>
              <w:ind w:left="7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1390" w:type="dxa"/>
          </w:tcPr>
          <w:p w14:paraId="63B2CE7C" w14:textId="77777777" w:rsidR="009B4FB3" w:rsidRDefault="009B4FB3" w:rsidP="009B4FB3">
            <w:pPr>
              <w:pStyle w:val="TableParagraph"/>
              <w:spacing w:before="229"/>
              <w:ind w:left="7"/>
              <w:rPr>
                <w:sz w:val="20"/>
              </w:rPr>
            </w:pPr>
            <w:r>
              <w:rPr>
                <w:spacing w:val="-10"/>
                <w:sz w:val="20"/>
              </w:rPr>
              <w:t>0</w:t>
            </w:r>
          </w:p>
        </w:tc>
        <w:tc>
          <w:tcPr>
            <w:tcW w:w="1068" w:type="dxa"/>
          </w:tcPr>
          <w:p w14:paraId="5DA853DF" w14:textId="77777777" w:rsidR="009B4FB3" w:rsidRDefault="009B4FB3" w:rsidP="009B4FB3">
            <w:pPr>
              <w:pStyle w:val="TableParagraph"/>
              <w:spacing w:before="229"/>
              <w:ind w:left="13" w:right="5"/>
              <w:rPr>
                <w:sz w:val="20"/>
              </w:rPr>
            </w:pPr>
            <w:r>
              <w:rPr>
                <w:spacing w:val="-5"/>
                <w:sz w:val="20"/>
              </w:rPr>
              <w:t>63</w:t>
            </w:r>
          </w:p>
        </w:tc>
      </w:tr>
      <w:tr w:rsidR="009B4FB3" w14:paraId="470E498E" w14:textId="77777777" w:rsidTr="009B4FB3">
        <w:trPr>
          <w:trHeight w:val="692"/>
        </w:trPr>
        <w:tc>
          <w:tcPr>
            <w:tcW w:w="1980" w:type="dxa"/>
          </w:tcPr>
          <w:p w14:paraId="152DF43D" w14:textId="77777777" w:rsidR="009B4FB3" w:rsidRDefault="009B4FB3" w:rsidP="009B4FB3">
            <w:pPr>
              <w:pStyle w:val="TableParagraph"/>
              <w:spacing w:before="1"/>
              <w:ind w:left="69"/>
              <w:rPr>
                <w:sz w:val="20"/>
              </w:rPr>
            </w:pPr>
            <w:r>
              <w:rPr>
                <w:sz w:val="20"/>
              </w:rPr>
              <w:t>%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Participación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(No. </w:t>
            </w:r>
            <w:r>
              <w:rPr>
                <w:spacing w:val="-2"/>
                <w:sz w:val="20"/>
              </w:rPr>
              <w:t>Sesiones/Total</w:t>
            </w:r>
          </w:p>
          <w:p w14:paraId="1EFF9497" w14:textId="77777777" w:rsidR="009B4FB3" w:rsidRDefault="009B4FB3" w:rsidP="009B4FB3">
            <w:pPr>
              <w:pStyle w:val="TableParagraph"/>
              <w:spacing w:line="211" w:lineRule="exact"/>
              <w:ind w:left="69"/>
              <w:rPr>
                <w:sz w:val="20"/>
              </w:rPr>
            </w:pPr>
            <w:r>
              <w:rPr>
                <w:sz w:val="20"/>
              </w:rPr>
              <w:t>Sesiones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Año)</w:t>
            </w:r>
          </w:p>
        </w:tc>
        <w:tc>
          <w:tcPr>
            <w:tcW w:w="1636" w:type="dxa"/>
          </w:tcPr>
          <w:p w14:paraId="4DF422D2" w14:textId="77777777" w:rsidR="009B4FB3" w:rsidRDefault="009B4FB3" w:rsidP="009B4FB3">
            <w:pPr>
              <w:pStyle w:val="TableParagraph"/>
              <w:rPr>
                <w:sz w:val="20"/>
              </w:rPr>
            </w:pPr>
          </w:p>
          <w:p w14:paraId="29E8B472" w14:textId="77777777" w:rsidR="009B4FB3" w:rsidRDefault="009B4FB3" w:rsidP="009B4FB3">
            <w:pPr>
              <w:pStyle w:val="TableParagraph"/>
              <w:rPr>
                <w:sz w:val="20"/>
              </w:rPr>
            </w:pPr>
          </w:p>
          <w:p w14:paraId="5F5F514E" w14:textId="77777777" w:rsidR="009B4FB3" w:rsidRDefault="009B4FB3" w:rsidP="009B4FB3">
            <w:pPr>
              <w:pStyle w:val="TableParagraph"/>
              <w:spacing w:line="213" w:lineRule="exact"/>
              <w:ind w:left="455"/>
              <w:rPr>
                <w:sz w:val="20"/>
              </w:rPr>
            </w:pPr>
            <w:r>
              <w:rPr>
                <w:spacing w:val="-2"/>
                <w:sz w:val="20"/>
              </w:rPr>
              <w:t>73.01%</w:t>
            </w:r>
          </w:p>
        </w:tc>
        <w:tc>
          <w:tcPr>
            <w:tcW w:w="1624" w:type="dxa"/>
          </w:tcPr>
          <w:p w14:paraId="66BEF9A5" w14:textId="77777777" w:rsidR="009B4FB3" w:rsidRDefault="009B4FB3" w:rsidP="009B4FB3">
            <w:pPr>
              <w:pStyle w:val="TableParagraph"/>
              <w:rPr>
                <w:sz w:val="20"/>
              </w:rPr>
            </w:pPr>
          </w:p>
          <w:p w14:paraId="477C26C0" w14:textId="77777777" w:rsidR="009B4FB3" w:rsidRDefault="009B4FB3" w:rsidP="009B4FB3">
            <w:pPr>
              <w:pStyle w:val="TableParagraph"/>
              <w:rPr>
                <w:sz w:val="20"/>
              </w:rPr>
            </w:pPr>
          </w:p>
          <w:p w14:paraId="00E77E9A" w14:textId="77777777" w:rsidR="009B4FB3" w:rsidRDefault="009B4FB3" w:rsidP="009B4FB3">
            <w:pPr>
              <w:pStyle w:val="TableParagraph"/>
              <w:spacing w:line="213" w:lineRule="exact"/>
              <w:ind w:left="512"/>
              <w:rPr>
                <w:sz w:val="20"/>
              </w:rPr>
            </w:pPr>
            <w:r>
              <w:rPr>
                <w:spacing w:val="-2"/>
                <w:sz w:val="20"/>
              </w:rPr>
              <w:t>22.23%</w:t>
            </w:r>
          </w:p>
        </w:tc>
        <w:tc>
          <w:tcPr>
            <w:tcW w:w="1162" w:type="dxa"/>
          </w:tcPr>
          <w:p w14:paraId="4BF08E2C" w14:textId="77777777" w:rsidR="009B4FB3" w:rsidRDefault="009B4FB3" w:rsidP="009B4FB3">
            <w:pPr>
              <w:pStyle w:val="TableParagraph"/>
              <w:rPr>
                <w:sz w:val="20"/>
              </w:rPr>
            </w:pPr>
          </w:p>
          <w:p w14:paraId="668AF89D" w14:textId="77777777" w:rsidR="009B4FB3" w:rsidRDefault="009B4FB3" w:rsidP="009B4FB3">
            <w:pPr>
              <w:pStyle w:val="TableParagraph"/>
              <w:rPr>
                <w:sz w:val="20"/>
              </w:rPr>
            </w:pPr>
          </w:p>
          <w:p w14:paraId="7C70810A" w14:textId="77777777" w:rsidR="009B4FB3" w:rsidRDefault="009B4FB3" w:rsidP="009B4FB3">
            <w:pPr>
              <w:pStyle w:val="TableParagraph"/>
              <w:spacing w:line="213" w:lineRule="exact"/>
              <w:ind w:left="11"/>
              <w:rPr>
                <w:sz w:val="20"/>
              </w:rPr>
            </w:pPr>
            <w:r>
              <w:rPr>
                <w:spacing w:val="-2"/>
                <w:sz w:val="20"/>
              </w:rPr>
              <w:t>4.76%</w:t>
            </w:r>
          </w:p>
        </w:tc>
        <w:tc>
          <w:tcPr>
            <w:tcW w:w="1390" w:type="dxa"/>
          </w:tcPr>
          <w:p w14:paraId="03134CF4" w14:textId="77777777" w:rsidR="009B4FB3" w:rsidRDefault="009B4FB3" w:rsidP="009B4FB3">
            <w:pPr>
              <w:pStyle w:val="TableParagraph"/>
              <w:rPr>
                <w:sz w:val="20"/>
              </w:rPr>
            </w:pPr>
          </w:p>
          <w:p w14:paraId="167BEAE9" w14:textId="77777777" w:rsidR="009B4FB3" w:rsidRDefault="009B4FB3" w:rsidP="009B4FB3">
            <w:pPr>
              <w:pStyle w:val="TableParagraph"/>
              <w:rPr>
                <w:sz w:val="20"/>
              </w:rPr>
            </w:pPr>
          </w:p>
          <w:p w14:paraId="2AEF9DF4" w14:textId="77777777" w:rsidR="009B4FB3" w:rsidRDefault="009B4FB3" w:rsidP="009B4FB3">
            <w:pPr>
              <w:pStyle w:val="TableParagraph"/>
              <w:spacing w:line="213" w:lineRule="exact"/>
              <w:ind w:left="2"/>
              <w:rPr>
                <w:sz w:val="20"/>
              </w:rPr>
            </w:pPr>
            <w:r>
              <w:rPr>
                <w:spacing w:val="-5"/>
                <w:sz w:val="20"/>
              </w:rPr>
              <w:t>00%</w:t>
            </w:r>
          </w:p>
        </w:tc>
        <w:tc>
          <w:tcPr>
            <w:tcW w:w="1068" w:type="dxa"/>
          </w:tcPr>
          <w:p w14:paraId="458B51B0" w14:textId="77777777" w:rsidR="009B4FB3" w:rsidRDefault="009B4FB3" w:rsidP="009B4FB3">
            <w:pPr>
              <w:pStyle w:val="TableParagraph"/>
              <w:rPr>
                <w:sz w:val="20"/>
              </w:rPr>
            </w:pPr>
          </w:p>
          <w:p w14:paraId="0CC9A1AF" w14:textId="77777777" w:rsidR="009B4FB3" w:rsidRDefault="009B4FB3" w:rsidP="009B4FB3">
            <w:pPr>
              <w:pStyle w:val="TableParagraph"/>
              <w:rPr>
                <w:sz w:val="20"/>
              </w:rPr>
            </w:pPr>
          </w:p>
          <w:p w14:paraId="2E4C7AC3" w14:textId="77777777" w:rsidR="009B4FB3" w:rsidRDefault="009B4FB3" w:rsidP="009B4FB3">
            <w:pPr>
              <w:pStyle w:val="TableParagraph"/>
              <w:spacing w:line="213" w:lineRule="exact"/>
              <w:ind w:left="13" w:right="6"/>
              <w:rPr>
                <w:sz w:val="20"/>
              </w:rPr>
            </w:pPr>
            <w:r>
              <w:rPr>
                <w:spacing w:val="-4"/>
                <w:sz w:val="20"/>
              </w:rPr>
              <w:t>100%</w:t>
            </w:r>
          </w:p>
        </w:tc>
      </w:tr>
    </w:tbl>
    <w:p w14:paraId="0A28A7B4" w14:textId="77777777" w:rsidR="009B4FB3" w:rsidRDefault="009B4FB3" w:rsidP="009B4FB3">
      <w:pPr>
        <w:jc w:val="center"/>
        <w:rPr>
          <w:sz w:val="16"/>
          <w:szCs w:val="16"/>
        </w:rPr>
      </w:pPr>
      <w:r>
        <w:rPr>
          <w:sz w:val="16"/>
          <w:szCs w:val="16"/>
        </w:rPr>
        <w:t>Fuente: Comisión Segunda Permanente de Gobierno</w:t>
      </w:r>
    </w:p>
    <w:p w14:paraId="125D7E50" w14:textId="77777777" w:rsidR="00B31220" w:rsidRPr="00B93917" w:rsidRDefault="00B31220" w:rsidP="00160386">
      <w:pPr>
        <w:jc w:val="both"/>
        <w:rPr>
          <w:rFonts w:cs="Arial"/>
          <w:sz w:val="20"/>
          <w:lang w:val="es-MX"/>
        </w:rPr>
      </w:pPr>
    </w:p>
    <w:p w14:paraId="01A73E02" w14:textId="77777777" w:rsidR="0047348D" w:rsidRDefault="0047348D" w:rsidP="00277503">
      <w:pPr>
        <w:jc w:val="both"/>
        <w:rPr>
          <w:rFonts w:cs="Arial"/>
          <w:sz w:val="20"/>
          <w:lang w:val="es-MX"/>
        </w:rPr>
      </w:pPr>
    </w:p>
    <w:p w14:paraId="339C651B" w14:textId="2E843838" w:rsidR="002873E8" w:rsidRPr="00B93917" w:rsidRDefault="002873E8" w:rsidP="002873E8">
      <w:pPr>
        <w:ind w:left="705" w:hanging="705"/>
        <w:jc w:val="both"/>
        <w:rPr>
          <w:rFonts w:cs="Arial"/>
          <w:sz w:val="20"/>
          <w:lang w:val="es-MX"/>
        </w:rPr>
      </w:pPr>
      <w:r w:rsidRPr="00B93917">
        <w:rPr>
          <w:rFonts w:cs="Arial"/>
          <w:sz w:val="20"/>
          <w:lang w:val="es-MX"/>
        </w:rPr>
        <w:t>La relación de sesiones obra en el Anexo No. 1</w:t>
      </w:r>
      <w:r>
        <w:rPr>
          <w:rFonts w:cs="Arial"/>
          <w:sz w:val="20"/>
          <w:lang w:val="es-MX"/>
        </w:rPr>
        <w:t xml:space="preserve"> de este informe (GNV-CTP-ESP-FO-006)</w:t>
      </w:r>
    </w:p>
    <w:p w14:paraId="756084C7" w14:textId="77777777" w:rsidR="0061632C" w:rsidRDefault="0061632C" w:rsidP="0061632C">
      <w:pPr>
        <w:pStyle w:val="Prrafodelista"/>
        <w:ind w:left="840"/>
        <w:jc w:val="both"/>
        <w:rPr>
          <w:rFonts w:cs="Arial"/>
          <w:i/>
          <w:sz w:val="20"/>
          <w:lang w:val="es-MX"/>
        </w:rPr>
      </w:pPr>
    </w:p>
    <w:p w14:paraId="37F09779" w14:textId="77777777" w:rsidR="00277503" w:rsidRDefault="00277503" w:rsidP="0061632C">
      <w:pPr>
        <w:pStyle w:val="Prrafodelista"/>
        <w:ind w:left="840"/>
        <w:jc w:val="both"/>
        <w:rPr>
          <w:rFonts w:cs="Arial"/>
          <w:i/>
          <w:sz w:val="20"/>
          <w:lang w:val="es-MX"/>
        </w:rPr>
      </w:pPr>
    </w:p>
    <w:p w14:paraId="5E1D1B85" w14:textId="19B8874D" w:rsidR="00B63A75" w:rsidRPr="009B4FB3" w:rsidRDefault="0061632C" w:rsidP="00BF1E7F">
      <w:pPr>
        <w:jc w:val="both"/>
        <w:rPr>
          <w:rFonts w:cs="Arial"/>
          <w:b/>
          <w:i/>
          <w:sz w:val="22"/>
          <w:lang w:val="es-MX"/>
        </w:rPr>
      </w:pPr>
      <w:r w:rsidRPr="009B4FB3">
        <w:rPr>
          <w:rFonts w:cs="Arial"/>
          <w:b/>
          <w:i/>
          <w:sz w:val="22"/>
          <w:lang w:val="es-MX"/>
        </w:rPr>
        <w:t xml:space="preserve">1.2 </w:t>
      </w:r>
      <w:r w:rsidR="006C5FED" w:rsidRPr="009B4FB3">
        <w:rPr>
          <w:rFonts w:cs="Arial"/>
          <w:b/>
          <w:i/>
          <w:sz w:val="22"/>
          <w:lang w:val="es-MX"/>
        </w:rPr>
        <w:t>Convocatoria a sesiones a los Honorables Concejales</w:t>
      </w:r>
    </w:p>
    <w:p w14:paraId="273C025F" w14:textId="77777777" w:rsidR="009B4FB3" w:rsidRDefault="009B4FB3" w:rsidP="009B4FB3">
      <w:pPr>
        <w:jc w:val="both"/>
        <w:rPr>
          <w:sz w:val="22"/>
          <w:szCs w:val="22"/>
        </w:rPr>
      </w:pPr>
    </w:p>
    <w:p w14:paraId="0DD4055D" w14:textId="6DE28CAF" w:rsidR="009B4FB3" w:rsidRDefault="009B4FB3" w:rsidP="009B4FB3">
      <w:pPr>
        <w:jc w:val="both"/>
      </w:pPr>
      <w:r w:rsidRPr="009B4FB3">
        <w:rPr>
          <w:sz w:val="22"/>
          <w:szCs w:val="22"/>
        </w:rPr>
        <w:t>Conforme</w:t>
      </w:r>
      <w:r w:rsidRPr="009B4FB3">
        <w:rPr>
          <w:spacing w:val="-3"/>
          <w:sz w:val="22"/>
          <w:szCs w:val="22"/>
        </w:rPr>
        <w:t xml:space="preserve"> </w:t>
      </w:r>
      <w:r w:rsidRPr="009B4FB3">
        <w:rPr>
          <w:sz w:val="22"/>
          <w:szCs w:val="22"/>
        </w:rPr>
        <w:t>lo</w:t>
      </w:r>
      <w:r w:rsidRPr="009B4FB3">
        <w:rPr>
          <w:spacing w:val="-3"/>
          <w:sz w:val="22"/>
          <w:szCs w:val="22"/>
        </w:rPr>
        <w:t xml:space="preserve"> </w:t>
      </w:r>
      <w:r w:rsidRPr="009B4FB3">
        <w:rPr>
          <w:sz w:val="22"/>
          <w:szCs w:val="22"/>
        </w:rPr>
        <w:t>establece</w:t>
      </w:r>
      <w:r w:rsidRPr="009B4FB3">
        <w:rPr>
          <w:spacing w:val="-1"/>
          <w:sz w:val="22"/>
          <w:szCs w:val="22"/>
        </w:rPr>
        <w:t xml:space="preserve"> </w:t>
      </w:r>
      <w:r w:rsidRPr="009B4FB3">
        <w:rPr>
          <w:sz w:val="22"/>
          <w:szCs w:val="22"/>
        </w:rPr>
        <w:t>el</w:t>
      </w:r>
      <w:r w:rsidRPr="009B4FB3">
        <w:rPr>
          <w:spacing w:val="-4"/>
          <w:sz w:val="22"/>
          <w:szCs w:val="22"/>
        </w:rPr>
        <w:t xml:space="preserve"> </w:t>
      </w:r>
      <w:r w:rsidRPr="009B4FB3">
        <w:rPr>
          <w:sz w:val="22"/>
          <w:szCs w:val="22"/>
        </w:rPr>
        <w:t>artículo</w:t>
      </w:r>
      <w:r w:rsidRPr="009B4FB3">
        <w:rPr>
          <w:spacing w:val="-3"/>
          <w:sz w:val="22"/>
          <w:szCs w:val="22"/>
        </w:rPr>
        <w:t xml:space="preserve"> </w:t>
      </w:r>
      <w:r w:rsidRPr="009B4FB3">
        <w:rPr>
          <w:sz w:val="22"/>
          <w:szCs w:val="22"/>
        </w:rPr>
        <w:t>1</w:t>
      </w:r>
      <w:r w:rsidRPr="009B4FB3">
        <w:rPr>
          <w:spacing w:val="-1"/>
          <w:sz w:val="22"/>
          <w:szCs w:val="22"/>
        </w:rPr>
        <w:t xml:space="preserve"> </w:t>
      </w:r>
      <w:r w:rsidRPr="009B4FB3">
        <w:rPr>
          <w:sz w:val="22"/>
          <w:szCs w:val="22"/>
        </w:rPr>
        <w:t>del</w:t>
      </w:r>
      <w:r w:rsidRPr="009B4FB3">
        <w:rPr>
          <w:spacing w:val="-4"/>
          <w:sz w:val="22"/>
          <w:szCs w:val="22"/>
        </w:rPr>
        <w:t xml:space="preserve"> </w:t>
      </w:r>
      <w:r w:rsidRPr="009B4FB3">
        <w:rPr>
          <w:sz w:val="22"/>
          <w:szCs w:val="22"/>
        </w:rPr>
        <w:t>Acuerdo</w:t>
      </w:r>
      <w:r w:rsidRPr="009B4FB3">
        <w:rPr>
          <w:spacing w:val="-4"/>
          <w:sz w:val="22"/>
          <w:szCs w:val="22"/>
        </w:rPr>
        <w:t xml:space="preserve"> </w:t>
      </w:r>
      <w:r w:rsidRPr="009B4FB3">
        <w:rPr>
          <w:sz w:val="22"/>
          <w:szCs w:val="22"/>
        </w:rPr>
        <w:t>865</w:t>
      </w:r>
      <w:r w:rsidRPr="009B4FB3">
        <w:rPr>
          <w:spacing w:val="-3"/>
          <w:sz w:val="22"/>
          <w:szCs w:val="22"/>
        </w:rPr>
        <w:t xml:space="preserve"> </w:t>
      </w:r>
      <w:r w:rsidRPr="009B4FB3">
        <w:rPr>
          <w:sz w:val="22"/>
          <w:szCs w:val="22"/>
        </w:rPr>
        <w:t>de</w:t>
      </w:r>
      <w:r w:rsidRPr="009B4FB3">
        <w:rPr>
          <w:spacing w:val="-1"/>
          <w:sz w:val="22"/>
          <w:szCs w:val="22"/>
        </w:rPr>
        <w:t xml:space="preserve"> </w:t>
      </w:r>
      <w:r w:rsidRPr="009B4FB3">
        <w:rPr>
          <w:sz w:val="22"/>
          <w:szCs w:val="22"/>
        </w:rPr>
        <w:t>2022</w:t>
      </w:r>
      <w:r w:rsidRPr="009B4FB3">
        <w:rPr>
          <w:spacing w:val="-1"/>
          <w:sz w:val="22"/>
          <w:szCs w:val="22"/>
        </w:rPr>
        <w:t xml:space="preserve"> </w:t>
      </w:r>
      <w:r w:rsidRPr="009B4FB3">
        <w:rPr>
          <w:sz w:val="22"/>
          <w:szCs w:val="22"/>
        </w:rPr>
        <w:t>que</w:t>
      </w:r>
      <w:r w:rsidRPr="009B4FB3">
        <w:rPr>
          <w:spacing w:val="-3"/>
          <w:sz w:val="22"/>
          <w:szCs w:val="22"/>
        </w:rPr>
        <w:t xml:space="preserve"> </w:t>
      </w:r>
      <w:r w:rsidRPr="009B4FB3">
        <w:rPr>
          <w:sz w:val="22"/>
          <w:szCs w:val="22"/>
        </w:rPr>
        <w:t>modifica</w:t>
      </w:r>
      <w:r w:rsidRPr="009B4FB3">
        <w:rPr>
          <w:spacing w:val="-3"/>
          <w:sz w:val="22"/>
          <w:szCs w:val="22"/>
        </w:rPr>
        <w:t xml:space="preserve"> </w:t>
      </w:r>
      <w:r w:rsidRPr="009B4FB3">
        <w:rPr>
          <w:sz w:val="22"/>
          <w:szCs w:val="22"/>
        </w:rPr>
        <w:t>el</w:t>
      </w:r>
      <w:r w:rsidRPr="009B4FB3">
        <w:rPr>
          <w:spacing w:val="-2"/>
          <w:sz w:val="22"/>
          <w:szCs w:val="22"/>
        </w:rPr>
        <w:t xml:space="preserve"> </w:t>
      </w:r>
      <w:r w:rsidRPr="009B4FB3">
        <w:rPr>
          <w:sz w:val="22"/>
          <w:szCs w:val="22"/>
        </w:rPr>
        <w:t>43</w:t>
      </w:r>
      <w:r w:rsidRPr="009B4FB3">
        <w:rPr>
          <w:spacing w:val="-3"/>
          <w:sz w:val="22"/>
          <w:szCs w:val="22"/>
        </w:rPr>
        <w:t xml:space="preserve"> </w:t>
      </w:r>
      <w:r w:rsidRPr="009B4FB3">
        <w:rPr>
          <w:sz w:val="22"/>
          <w:szCs w:val="22"/>
        </w:rPr>
        <w:t>del</w:t>
      </w:r>
      <w:r w:rsidRPr="009B4FB3">
        <w:rPr>
          <w:spacing w:val="-4"/>
          <w:sz w:val="22"/>
          <w:szCs w:val="22"/>
        </w:rPr>
        <w:t xml:space="preserve"> </w:t>
      </w:r>
      <w:r w:rsidRPr="009B4FB3">
        <w:rPr>
          <w:sz w:val="22"/>
          <w:szCs w:val="22"/>
        </w:rPr>
        <w:t>Acuerdo</w:t>
      </w:r>
      <w:r w:rsidRPr="009B4FB3">
        <w:rPr>
          <w:spacing w:val="-3"/>
          <w:sz w:val="22"/>
          <w:szCs w:val="22"/>
        </w:rPr>
        <w:t xml:space="preserve"> </w:t>
      </w:r>
      <w:r w:rsidRPr="009B4FB3">
        <w:rPr>
          <w:sz w:val="22"/>
          <w:szCs w:val="22"/>
        </w:rPr>
        <w:t>741</w:t>
      </w:r>
      <w:r w:rsidRPr="009B4FB3">
        <w:rPr>
          <w:spacing w:val="-3"/>
          <w:sz w:val="22"/>
          <w:szCs w:val="22"/>
        </w:rPr>
        <w:t xml:space="preserve"> </w:t>
      </w:r>
      <w:r w:rsidRPr="009B4FB3">
        <w:rPr>
          <w:sz w:val="22"/>
          <w:szCs w:val="22"/>
        </w:rPr>
        <w:t>de 2019</w:t>
      </w:r>
      <w:r w:rsidRPr="009B4FB3">
        <w:rPr>
          <w:spacing w:val="-6"/>
          <w:sz w:val="22"/>
          <w:szCs w:val="22"/>
        </w:rPr>
        <w:t xml:space="preserve"> </w:t>
      </w:r>
      <w:r w:rsidRPr="009B4FB3">
        <w:rPr>
          <w:sz w:val="22"/>
          <w:szCs w:val="22"/>
        </w:rPr>
        <w:t>y</w:t>
      </w:r>
      <w:r w:rsidRPr="009B4FB3">
        <w:rPr>
          <w:spacing w:val="-11"/>
          <w:sz w:val="22"/>
          <w:szCs w:val="22"/>
        </w:rPr>
        <w:t xml:space="preserve"> </w:t>
      </w:r>
      <w:r w:rsidRPr="009B4FB3">
        <w:rPr>
          <w:sz w:val="22"/>
          <w:szCs w:val="22"/>
        </w:rPr>
        <w:t>el</w:t>
      </w:r>
      <w:r w:rsidRPr="009B4FB3">
        <w:rPr>
          <w:spacing w:val="-11"/>
          <w:sz w:val="22"/>
          <w:szCs w:val="22"/>
        </w:rPr>
        <w:t xml:space="preserve"> </w:t>
      </w:r>
      <w:r w:rsidRPr="009B4FB3">
        <w:rPr>
          <w:sz w:val="22"/>
          <w:szCs w:val="22"/>
        </w:rPr>
        <w:t>parágrafo</w:t>
      </w:r>
      <w:r w:rsidRPr="009B4FB3">
        <w:rPr>
          <w:spacing w:val="-8"/>
          <w:sz w:val="22"/>
          <w:szCs w:val="22"/>
        </w:rPr>
        <w:t xml:space="preserve"> </w:t>
      </w:r>
      <w:r w:rsidRPr="009B4FB3">
        <w:rPr>
          <w:sz w:val="22"/>
          <w:szCs w:val="22"/>
        </w:rPr>
        <w:t>4</w:t>
      </w:r>
      <w:r w:rsidRPr="009B4FB3">
        <w:rPr>
          <w:spacing w:val="-10"/>
          <w:sz w:val="22"/>
          <w:szCs w:val="22"/>
        </w:rPr>
        <w:t xml:space="preserve"> </w:t>
      </w:r>
      <w:r w:rsidRPr="009B4FB3">
        <w:rPr>
          <w:sz w:val="22"/>
          <w:szCs w:val="22"/>
        </w:rPr>
        <w:t>del</w:t>
      </w:r>
      <w:r w:rsidRPr="009B4FB3">
        <w:rPr>
          <w:spacing w:val="-9"/>
          <w:sz w:val="22"/>
          <w:szCs w:val="22"/>
        </w:rPr>
        <w:t xml:space="preserve"> </w:t>
      </w:r>
      <w:r w:rsidRPr="009B4FB3">
        <w:rPr>
          <w:sz w:val="22"/>
          <w:szCs w:val="22"/>
        </w:rPr>
        <w:t>artículo</w:t>
      </w:r>
      <w:r w:rsidRPr="009B4FB3">
        <w:rPr>
          <w:spacing w:val="-8"/>
          <w:sz w:val="22"/>
          <w:szCs w:val="22"/>
        </w:rPr>
        <w:t xml:space="preserve"> </w:t>
      </w:r>
      <w:r w:rsidRPr="009B4FB3">
        <w:rPr>
          <w:sz w:val="22"/>
          <w:szCs w:val="22"/>
        </w:rPr>
        <w:t>3</w:t>
      </w:r>
      <w:r w:rsidRPr="009B4FB3">
        <w:rPr>
          <w:spacing w:val="-8"/>
          <w:sz w:val="22"/>
          <w:szCs w:val="22"/>
        </w:rPr>
        <w:t xml:space="preserve"> </w:t>
      </w:r>
      <w:r w:rsidRPr="009B4FB3">
        <w:rPr>
          <w:sz w:val="22"/>
          <w:szCs w:val="22"/>
        </w:rPr>
        <w:t>del</w:t>
      </w:r>
      <w:r w:rsidRPr="009B4FB3">
        <w:rPr>
          <w:spacing w:val="-9"/>
          <w:sz w:val="22"/>
          <w:szCs w:val="22"/>
        </w:rPr>
        <w:t xml:space="preserve"> </w:t>
      </w:r>
      <w:r w:rsidRPr="009B4FB3">
        <w:rPr>
          <w:sz w:val="22"/>
          <w:szCs w:val="22"/>
        </w:rPr>
        <w:t>Acuerdo</w:t>
      </w:r>
      <w:r w:rsidRPr="009B4FB3">
        <w:rPr>
          <w:spacing w:val="-9"/>
          <w:sz w:val="22"/>
          <w:szCs w:val="22"/>
        </w:rPr>
        <w:t xml:space="preserve"> </w:t>
      </w:r>
      <w:r w:rsidRPr="009B4FB3">
        <w:rPr>
          <w:sz w:val="22"/>
          <w:szCs w:val="22"/>
        </w:rPr>
        <w:t>837</w:t>
      </w:r>
      <w:r w:rsidRPr="009B4FB3">
        <w:rPr>
          <w:spacing w:val="-8"/>
          <w:sz w:val="22"/>
          <w:szCs w:val="22"/>
        </w:rPr>
        <w:t xml:space="preserve"> </w:t>
      </w:r>
      <w:r w:rsidRPr="009B4FB3">
        <w:rPr>
          <w:sz w:val="22"/>
          <w:szCs w:val="22"/>
        </w:rPr>
        <w:t>de</w:t>
      </w:r>
      <w:r w:rsidRPr="009B4FB3">
        <w:rPr>
          <w:spacing w:val="-8"/>
          <w:sz w:val="22"/>
          <w:szCs w:val="22"/>
        </w:rPr>
        <w:t xml:space="preserve"> </w:t>
      </w:r>
      <w:r w:rsidRPr="009B4FB3">
        <w:rPr>
          <w:sz w:val="22"/>
          <w:szCs w:val="22"/>
        </w:rPr>
        <w:t>2022</w:t>
      </w:r>
      <w:r w:rsidRPr="009B4FB3">
        <w:rPr>
          <w:i/>
          <w:sz w:val="22"/>
          <w:szCs w:val="22"/>
        </w:rPr>
        <w:t>,</w:t>
      </w:r>
      <w:r w:rsidRPr="009B4FB3">
        <w:rPr>
          <w:i/>
          <w:spacing w:val="-10"/>
          <w:sz w:val="22"/>
          <w:szCs w:val="22"/>
        </w:rPr>
        <w:t xml:space="preserve"> </w:t>
      </w:r>
      <w:r w:rsidRPr="009B4FB3">
        <w:rPr>
          <w:i/>
          <w:sz w:val="22"/>
          <w:szCs w:val="22"/>
        </w:rPr>
        <w:t>“Por</w:t>
      </w:r>
      <w:r w:rsidRPr="009B4FB3">
        <w:rPr>
          <w:i/>
          <w:spacing w:val="-9"/>
          <w:sz w:val="22"/>
          <w:szCs w:val="22"/>
        </w:rPr>
        <w:t xml:space="preserve"> </w:t>
      </w:r>
      <w:r w:rsidRPr="009B4FB3">
        <w:rPr>
          <w:i/>
          <w:sz w:val="22"/>
          <w:szCs w:val="22"/>
        </w:rPr>
        <w:t>el</w:t>
      </w:r>
      <w:r w:rsidRPr="009B4FB3">
        <w:rPr>
          <w:i/>
          <w:spacing w:val="-11"/>
          <w:sz w:val="22"/>
          <w:szCs w:val="22"/>
        </w:rPr>
        <w:t xml:space="preserve"> </w:t>
      </w:r>
      <w:r w:rsidRPr="009B4FB3">
        <w:rPr>
          <w:i/>
          <w:sz w:val="22"/>
          <w:szCs w:val="22"/>
        </w:rPr>
        <w:t>cual</w:t>
      </w:r>
      <w:r w:rsidRPr="009B4FB3">
        <w:rPr>
          <w:i/>
          <w:spacing w:val="-11"/>
          <w:sz w:val="22"/>
          <w:szCs w:val="22"/>
        </w:rPr>
        <w:t xml:space="preserve"> </w:t>
      </w:r>
      <w:r w:rsidRPr="009B4FB3">
        <w:rPr>
          <w:i/>
          <w:sz w:val="22"/>
          <w:szCs w:val="22"/>
        </w:rPr>
        <w:t>se</w:t>
      </w:r>
      <w:r w:rsidRPr="009B4FB3">
        <w:rPr>
          <w:i/>
          <w:spacing w:val="-8"/>
          <w:sz w:val="22"/>
          <w:szCs w:val="22"/>
        </w:rPr>
        <w:t xml:space="preserve"> </w:t>
      </w:r>
      <w:r w:rsidRPr="009B4FB3">
        <w:rPr>
          <w:i/>
          <w:sz w:val="22"/>
          <w:szCs w:val="22"/>
        </w:rPr>
        <w:t>modifica</w:t>
      </w:r>
      <w:r w:rsidRPr="009B4FB3">
        <w:rPr>
          <w:i/>
          <w:spacing w:val="-10"/>
          <w:sz w:val="22"/>
          <w:szCs w:val="22"/>
        </w:rPr>
        <w:t xml:space="preserve"> </w:t>
      </w:r>
      <w:r w:rsidRPr="009B4FB3">
        <w:rPr>
          <w:i/>
          <w:sz w:val="22"/>
          <w:szCs w:val="22"/>
        </w:rPr>
        <w:t>el</w:t>
      </w:r>
      <w:r w:rsidRPr="009B4FB3">
        <w:rPr>
          <w:i/>
          <w:spacing w:val="-9"/>
          <w:sz w:val="22"/>
          <w:szCs w:val="22"/>
        </w:rPr>
        <w:t xml:space="preserve"> </w:t>
      </w:r>
      <w:r w:rsidRPr="009B4FB3">
        <w:rPr>
          <w:i/>
          <w:sz w:val="22"/>
          <w:szCs w:val="22"/>
        </w:rPr>
        <w:t>Acuerdo</w:t>
      </w:r>
      <w:r w:rsidRPr="009B4FB3">
        <w:rPr>
          <w:i/>
          <w:spacing w:val="-8"/>
          <w:sz w:val="22"/>
          <w:szCs w:val="22"/>
        </w:rPr>
        <w:t xml:space="preserve"> </w:t>
      </w:r>
      <w:r w:rsidRPr="009B4FB3">
        <w:rPr>
          <w:i/>
          <w:sz w:val="22"/>
          <w:szCs w:val="22"/>
        </w:rPr>
        <w:t xml:space="preserve">741 de 2019 y se dictan otras disposiciones”, </w:t>
      </w:r>
      <w:r w:rsidRPr="009B4FB3">
        <w:rPr>
          <w:sz w:val="22"/>
          <w:szCs w:val="22"/>
        </w:rPr>
        <w:t xml:space="preserve">Reglamento Interno del Concejo </w:t>
      </w:r>
      <w:r w:rsidRPr="009B4FB3">
        <w:rPr>
          <w:sz w:val="22"/>
          <w:szCs w:val="22"/>
        </w:rPr>
        <w:lastRenderedPageBreak/>
        <w:t>de Bogotá</w:t>
      </w:r>
      <w:r w:rsidRPr="009B4FB3">
        <w:rPr>
          <w:i/>
          <w:sz w:val="22"/>
          <w:szCs w:val="22"/>
        </w:rPr>
        <w:t xml:space="preserve">, D.C., </w:t>
      </w:r>
      <w:r w:rsidRPr="009B4FB3">
        <w:rPr>
          <w:sz w:val="22"/>
          <w:szCs w:val="22"/>
        </w:rPr>
        <w:t>se remitieron a los honorables</w:t>
      </w:r>
      <w:r>
        <w:t xml:space="preserve"> concejales sesenta y seis </w:t>
      </w:r>
      <w:r w:rsidRPr="009B4FB3">
        <w:rPr>
          <w:sz w:val="22"/>
          <w:szCs w:val="22"/>
        </w:rPr>
        <w:t>(66) convocatorias a sesiones, que corresponden a las agendas enviadas a las oficinas de los honorables concejales</w:t>
      </w:r>
      <w:r>
        <w:t>.</w:t>
      </w:r>
    </w:p>
    <w:p w14:paraId="19DE7370" w14:textId="77777777" w:rsidR="009B4FB3" w:rsidRDefault="009B4FB3" w:rsidP="009B4FB3"/>
    <w:tbl>
      <w:tblPr>
        <w:tblStyle w:val="Tablaconcuadrcula"/>
        <w:tblW w:w="0" w:type="auto"/>
        <w:tblLayout w:type="fixed"/>
        <w:tblLook w:val="01E0" w:firstRow="1" w:lastRow="1" w:firstColumn="1" w:lastColumn="1" w:noHBand="0" w:noVBand="0"/>
      </w:tblPr>
      <w:tblGrid>
        <w:gridCol w:w="1800"/>
        <w:gridCol w:w="3318"/>
        <w:gridCol w:w="3577"/>
      </w:tblGrid>
      <w:tr w:rsidR="009B4FB3" w14:paraId="68AEED56" w14:textId="77777777" w:rsidTr="009B4FB3">
        <w:trPr>
          <w:trHeight w:val="525"/>
        </w:trPr>
        <w:tc>
          <w:tcPr>
            <w:tcW w:w="1800" w:type="dxa"/>
          </w:tcPr>
          <w:p w14:paraId="05FF6170" w14:textId="77777777" w:rsidR="009B4FB3" w:rsidRDefault="009B4FB3" w:rsidP="009B4FB3">
            <w:pPr>
              <w:pStyle w:val="TableParagraph"/>
              <w:spacing w:before="227"/>
              <w:ind w:left="12"/>
              <w:rPr>
                <w:b/>
                <w:sz w:val="20"/>
              </w:rPr>
            </w:pPr>
            <w:r>
              <w:rPr>
                <w:spacing w:val="-5"/>
                <w:sz w:val="20"/>
              </w:rPr>
              <w:t>Mes</w:t>
            </w:r>
          </w:p>
        </w:tc>
        <w:tc>
          <w:tcPr>
            <w:tcW w:w="3318" w:type="dxa"/>
          </w:tcPr>
          <w:p w14:paraId="3149BFAF" w14:textId="77777777" w:rsidR="009B4FB3" w:rsidRDefault="009B4FB3" w:rsidP="009B4FB3">
            <w:pPr>
              <w:pStyle w:val="TableParagraph"/>
              <w:spacing w:before="227"/>
              <w:ind w:left="9" w:right="3"/>
              <w:rPr>
                <w:b/>
                <w:sz w:val="20"/>
              </w:rPr>
            </w:pPr>
            <w:r>
              <w:rPr>
                <w:sz w:val="20"/>
              </w:rPr>
              <w:t>Sesiones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Programadas</w:t>
            </w:r>
          </w:p>
        </w:tc>
        <w:tc>
          <w:tcPr>
            <w:tcW w:w="3577" w:type="dxa"/>
          </w:tcPr>
          <w:p w14:paraId="754B66AD" w14:textId="77777777" w:rsidR="009B4FB3" w:rsidRDefault="009B4FB3" w:rsidP="009B4FB3">
            <w:pPr>
              <w:pStyle w:val="TableParagraph"/>
              <w:spacing w:before="227"/>
              <w:ind w:left="8" w:right="3"/>
              <w:rPr>
                <w:b/>
                <w:sz w:val="20"/>
              </w:rPr>
            </w:pPr>
            <w:r>
              <w:rPr>
                <w:sz w:val="20"/>
              </w:rPr>
              <w:t>Sesiones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Realizadas</w:t>
            </w:r>
          </w:p>
        </w:tc>
      </w:tr>
      <w:tr w:rsidR="009B4FB3" w14:paraId="61578ADC" w14:textId="77777777" w:rsidTr="009B4FB3">
        <w:trPr>
          <w:trHeight w:val="460"/>
        </w:trPr>
        <w:tc>
          <w:tcPr>
            <w:tcW w:w="1800" w:type="dxa"/>
          </w:tcPr>
          <w:p w14:paraId="19D3EB10" w14:textId="77777777" w:rsidR="009B4FB3" w:rsidRDefault="009B4FB3" w:rsidP="009B4FB3">
            <w:pPr>
              <w:pStyle w:val="TableParagraph"/>
              <w:spacing w:line="229" w:lineRule="exact"/>
              <w:ind w:left="12"/>
              <w:rPr>
                <w:sz w:val="20"/>
              </w:rPr>
            </w:pPr>
            <w:r>
              <w:rPr>
                <w:spacing w:val="-4"/>
                <w:sz w:val="20"/>
              </w:rPr>
              <w:t>Enero</w:t>
            </w:r>
          </w:p>
        </w:tc>
        <w:tc>
          <w:tcPr>
            <w:tcW w:w="3318" w:type="dxa"/>
          </w:tcPr>
          <w:p w14:paraId="71ED9116" w14:textId="77777777" w:rsidR="009B4FB3" w:rsidRDefault="009B4FB3" w:rsidP="009B4FB3">
            <w:pPr>
              <w:pStyle w:val="TableParagraph"/>
              <w:spacing w:line="229" w:lineRule="exact"/>
              <w:ind w:left="9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3577" w:type="dxa"/>
          </w:tcPr>
          <w:p w14:paraId="41E3F5BF" w14:textId="77777777" w:rsidR="009B4FB3" w:rsidRDefault="009B4FB3" w:rsidP="009B4FB3">
            <w:pPr>
              <w:pStyle w:val="TableParagraph"/>
              <w:spacing w:line="229" w:lineRule="exact"/>
              <w:ind w:left="8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</w:tr>
      <w:tr w:rsidR="009B4FB3" w14:paraId="5EAA11D6" w14:textId="77777777" w:rsidTr="009B4FB3">
        <w:trPr>
          <w:trHeight w:val="230"/>
        </w:trPr>
        <w:tc>
          <w:tcPr>
            <w:tcW w:w="1800" w:type="dxa"/>
          </w:tcPr>
          <w:p w14:paraId="7676F807" w14:textId="77777777" w:rsidR="009B4FB3" w:rsidRDefault="009B4FB3" w:rsidP="009B4FB3">
            <w:pPr>
              <w:pStyle w:val="TableParagraph"/>
              <w:spacing w:line="210" w:lineRule="exact"/>
              <w:ind w:left="12" w:right="1"/>
              <w:rPr>
                <w:sz w:val="20"/>
              </w:rPr>
            </w:pPr>
            <w:r>
              <w:rPr>
                <w:spacing w:val="-2"/>
                <w:sz w:val="20"/>
              </w:rPr>
              <w:t>Febrero</w:t>
            </w:r>
          </w:p>
        </w:tc>
        <w:tc>
          <w:tcPr>
            <w:tcW w:w="3318" w:type="dxa"/>
          </w:tcPr>
          <w:p w14:paraId="4D162A24" w14:textId="77777777" w:rsidR="009B4FB3" w:rsidRDefault="009B4FB3" w:rsidP="009B4FB3">
            <w:pPr>
              <w:pStyle w:val="TableParagraph"/>
              <w:spacing w:line="210" w:lineRule="exact"/>
              <w:ind w:left="9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3577" w:type="dxa"/>
          </w:tcPr>
          <w:p w14:paraId="665B7BD2" w14:textId="77777777" w:rsidR="009B4FB3" w:rsidRDefault="009B4FB3" w:rsidP="009B4FB3">
            <w:pPr>
              <w:pStyle w:val="TableParagraph"/>
              <w:spacing w:line="210" w:lineRule="exact"/>
              <w:ind w:left="8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</w:tr>
      <w:tr w:rsidR="009B4FB3" w14:paraId="624F1CEC" w14:textId="77777777" w:rsidTr="009B4FB3">
        <w:trPr>
          <w:trHeight w:val="230"/>
        </w:trPr>
        <w:tc>
          <w:tcPr>
            <w:tcW w:w="1800" w:type="dxa"/>
          </w:tcPr>
          <w:p w14:paraId="3D7B23D2" w14:textId="77777777" w:rsidR="009B4FB3" w:rsidRDefault="009B4FB3" w:rsidP="009B4FB3">
            <w:pPr>
              <w:pStyle w:val="TableParagraph"/>
              <w:spacing w:line="210" w:lineRule="exact"/>
              <w:ind w:left="12"/>
              <w:rPr>
                <w:sz w:val="20"/>
              </w:rPr>
            </w:pPr>
            <w:r>
              <w:rPr>
                <w:spacing w:val="-2"/>
                <w:sz w:val="20"/>
              </w:rPr>
              <w:t>Marzo</w:t>
            </w:r>
          </w:p>
        </w:tc>
        <w:tc>
          <w:tcPr>
            <w:tcW w:w="3318" w:type="dxa"/>
          </w:tcPr>
          <w:p w14:paraId="381A0A67" w14:textId="77777777" w:rsidR="009B4FB3" w:rsidRDefault="009B4FB3" w:rsidP="009B4FB3">
            <w:pPr>
              <w:pStyle w:val="TableParagraph"/>
              <w:spacing w:line="210" w:lineRule="exact"/>
              <w:ind w:left="9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3577" w:type="dxa"/>
          </w:tcPr>
          <w:p w14:paraId="5A0DE676" w14:textId="77777777" w:rsidR="009B4FB3" w:rsidRDefault="009B4FB3" w:rsidP="009B4FB3">
            <w:pPr>
              <w:pStyle w:val="TableParagraph"/>
              <w:spacing w:line="210" w:lineRule="exact"/>
              <w:ind w:left="8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</w:tr>
      <w:tr w:rsidR="009B4FB3" w14:paraId="044E7F19" w14:textId="77777777" w:rsidTr="009B4FB3">
        <w:trPr>
          <w:trHeight w:val="230"/>
        </w:trPr>
        <w:tc>
          <w:tcPr>
            <w:tcW w:w="1800" w:type="dxa"/>
          </w:tcPr>
          <w:p w14:paraId="101584B2" w14:textId="77777777" w:rsidR="009B4FB3" w:rsidRDefault="009B4FB3" w:rsidP="009B4FB3">
            <w:pPr>
              <w:pStyle w:val="TableParagraph"/>
              <w:spacing w:line="210" w:lineRule="exact"/>
              <w:ind w:left="12" w:right="2"/>
              <w:rPr>
                <w:sz w:val="20"/>
              </w:rPr>
            </w:pPr>
            <w:r>
              <w:rPr>
                <w:spacing w:val="-2"/>
                <w:sz w:val="20"/>
              </w:rPr>
              <w:t>Abril</w:t>
            </w:r>
          </w:p>
        </w:tc>
        <w:tc>
          <w:tcPr>
            <w:tcW w:w="3318" w:type="dxa"/>
          </w:tcPr>
          <w:p w14:paraId="249056EA" w14:textId="77777777" w:rsidR="009B4FB3" w:rsidRDefault="009B4FB3" w:rsidP="009B4FB3">
            <w:pPr>
              <w:pStyle w:val="TableParagraph"/>
              <w:spacing w:line="210" w:lineRule="exact"/>
              <w:ind w:left="9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3577" w:type="dxa"/>
          </w:tcPr>
          <w:p w14:paraId="506315F7" w14:textId="77777777" w:rsidR="009B4FB3" w:rsidRDefault="009B4FB3" w:rsidP="009B4FB3">
            <w:pPr>
              <w:pStyle w:val="TableParagraph"/>
              <w:spacing w:line="210" w:lineRule="exact"/>
              <w:ind w:left="8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</w:tr>
      <w:tr w:rsidR="009B4FB3" w14:paraId="32FC458D" w14:textId="77777777" w:rsidTr="009B4FB3">
        <w:trPr>
          <w:trHeight w:val="230"/>
        </w:trPr>
        <w:tc>
          <w:tcPr>
            <w:tcW w:w="1800" w:type="dxa"/>
          </w:tcPr>
          <w:p w14:paraId="526E97CE" w14:textId="77777777" w:rsidR="009B4FB3" w:rsidRDefault="009B4FB3" w:rsidP="009B4FB3">
            <w:pPr>
              <w:pStyle w:val="TableParagraph"/>
              <w:spacing w:line="210" w:lineRule="exact"/>
              <w:ind w:left="12" w:right="3"/>
              <w:rPr>
                <w:sz w:val="20"/>
              </w:rPr>
            </w:pPr>
            <w:r>
              <w:rPr>
                <w:spacing w:val="-4"/>
                <w:sz w:val="20"/>
              </w:rPr>
              <w:t>Mayo</w:t>
            </w:r>
          </w:p>
        </w:tc>
        <w:tc>
          <w:tcPr>
            <w:tcW w:w="3318" w:type="dxa"/>
          </w:tcPr>
          <w:p w14:paraId="77C29CBD" w14:textId="77777777" w:rsidR="009B4FB3" w:rsidRDefault="009B4FB3" w:rsidP="009B4FB3">
            <w:pPr>
              <w:pStyle w:val="TableParagraph"/>
              <w:spacing w:line="210" w:lineRule="exact"/>
              <w:ind w:left="9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3577" w:type="dxa"/>
          </w:tcPr>
          <w:p w14:paraId="0003F5E0" w14:textId="77777777" w:rsidR="009B4FB3" w:rsidRDefault="009B4FB3" w:rsidP="009B4FB3">
            <w:pPr>
              <w:pStyle w:val="TableParagraph"/>
              <w:spacing w:line="210" w:lineRule="exact"/>
              <w:ind w:left="8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</w:tr>
      <w:tr w:rsidR="009B4FB3" w14:paraId="37DFFF10" w14:textId="77777777" w:rsidTr="009B4FB3">
        <w:trPr>
          <w:trHeight w:val="230"/>
        </w:trPr>
        <w:tc>
          <w:tcPr>
            <w:tcW w:w="1800" w:type="dxa"/>
          </w:tcPr>
          <w:p w14:paraId="13050E64" w14:textId="77777777" w:rsidR="009B4FB3" w:rsidRDefault="009B4FB3" w:rsidP="009B4FB3">
            <w:pPr>
              <w:pStyle w:val="TableParagraph"/>
              <w:spacing w:line="210" w:lineRule="exact"/>
              <w:ind w:left="12" w:right="3"/>
              <w:rPr>
                <w:sz w:val="20"/>
              </w:rPr>
            </w:pPr>
            <w:r>
              <w:rPr>
                <w:spacing w:val="-2"/>
                <w:sz w:val="20"/>
              </w:rPr>
              <w:t>Junio</w:t>
            </w:r>
          </w:p>
        </w:tc>
        <w:tc>
          <w:tcPr>
            <w:tcW w:w="3318" w:type="dxa"/>
          </w:tcPr>
          <w:p w14:paraId="4405BD4D" w14:textId="77777777" w:rsidR="009B4FB3" w:rsidRDefault="009B4FB3" w:rsidP="009B4FB3">
            <w:pPr>
              <w:pStyle w:val="TableParagraph"/>
              <w:spacing w:line="210" w:lineRule="exact"/>
              <w:ind w:left="9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3577" w:type="dxa"/>
          </w:tcPr>
          <w:p w14:paraId="2B3C0030" w14:textId="77777777" w:rsidR="009B4FB3" w:rsidRDefault="009B4FB3" w:rsidP="009B4FB3">
            <w:pPr>
              <w:pStyle w:val="TableParagraph"/>
              <w:spacing w:line="210" w:lineRule="exact"/>
              <w:ind w:left="8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</w:tr>
      <w:tr w:rsidR="009B4FB3" w14:paraId="5EBDF384" w14:textId="77777777" w:rsidTr="009B4FB3">
        <w:trPr>
          <w:trHeight w:val="230"/>
        </w:trPr>
        <w:tc>
          <w:tcPr>
            <w:tcW w:w="1800" w:type="dxa"/>
          </w:tcPr>
          <w:p w14:paraId="2748E98C" w14:textId="77777777" w:rsidR="009B4FB3" w:rsidRDefault="009B4FB3" w:rsidP="009B4FB3">
            <w:pPr>
              <w:pStyle w:val="TableParagraph"/>
              <w:spacing w:line="210" w:lineRule="exact"/>
              <w:ind w:left="12" w:right="3"/>
              <w:rPr>
                <w:spacing w:val="-2"/>
                <w:sz w:val="20"/>
              </w:rPr>
            </w:pPr>
            <w:r>
              <w:rPr>
                <w:spacing w:val="-2"/>
                <w:sz w:val="20"/>
              </w:rPr>
              <w:t>Julio</w:t>
            </w:r>
          </w:p>
        </w:tc>
        <w:tc>
          <w:tcPr>
            <w:tcW w:w="3318" w:type="dxa"/>
          </w:tcPr>
          <w:p w14:paraId="33346671" w14:textId="77777777" w:rsidR="009B4FB3" w:rsidRDefault="009B4FB3" w:rsidP="009B4FB3">
            <w:pPr>
              <w:pStyle w:val="TableParagraph"/>
              <w:spacing w:line="210" w:lineRule="exact"/>
              <w:ind w:left="9"/>
              <w:rPr>
                <w:spacing w:val="-10"/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3577" w:type="dxa"/>
          </w:tcPr>
          <w:p w14:paraId="7C4ADAEF" w14:textId="77777777" w:rsidR="009B4FB3" w:rsidRDefault="009B4FB3" w:rsidP="009B4FB3">
            <w:pPr>
              <w:pStyle w:val="TableParagraph"/>
              <w:spacing w:line="210" w:lineRule="exact"/>
              <w:ind w:left="8"/>
              <w:rPr>
                <w:spacing w:val="-10"/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</w:tr>
      <w:tr w:rsidR="009B4FB3" w14:paraId="1CFE7308" w14:textId="77777777" w:rsidTr="009B4FB3">
        <w:trPr>
          <w:trHeight w:val="230"/>
        </w:trPr>
        <w:tc>
          <w:tcPr>
            <w:tcW w:w="1800" w:type="dxa"/>
          </w:tcPr>
          <w:p w14:paraId="3833EFFC" w14:textId="77777777" w:rsidR="009B4FB3" w:rsidRDefault="009B4FB3" w:rsidP="009B4FB3">
            <w:pPr>
              <w:pStyle w:val="TableParagraph"/>
              <w:spacing w:line="210" w:lineRule="exact"/>
              <w:ind w:left="12" w:right="3"/>
              <w:rPr>
                <w:spacing w:val="-2"/>
                <w:sz w:val="20"/>
              </w:rPr>
            </w:pPr>
            <w:r>
              <w:rPr>
                <w:spacing w:val="-2"/>
                <w:sz w:val="20"/>
              </w:rPr>
              <w:t>Agosto</w:t>
            </w:r>
          </w:p>
        </w:tc>
        <w:tc>
          <w:tcPr>
            <w:tcW w:w="3318" w:type="dxa"/>
          </w:tcPr>
          <w:p w14:paraId="3B8A7901" w14:textId="77777777" w:rsidR="009B4FB3" w:rsidRDefault="009B4FB3" w:rsidP="009B4FB3">
            <w:pPr>
              <w:pStyle w:val="TableParagraph"/>
              <w:spacing w:line="210" w:lineRule="exact"/>
              <w:ind w:left="9"/>
              <w:rPr>
                <w:spacing w:val="-10"/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3577" w:type="dxa"/>
          </w:tcPr>
          <w:p w14:paraId="4A50E8C4" w14:textId="77777777" w:rsidR="009B4FB3" w:rsidRDefault="009B4FB3" w:rsidP="009B4FB3">
            <w:pPr>
              <w:pStyle w:val="TableParagraph"/>
              <w:spacing w:line="210" w:lineRule="exact"/>
              <w:ind w:left="8"/>
              <w:rPr>
                <w:spacing w:val="-10"/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</w:tr>
      <w:tr w:rsidR="009B4FB3" w14:paraId="0969C3C1" w14:textId="77777777" w:rsidTr="009B4FB3">
        <w:trPr>
          <w:trHeight w:val="230"/>
        </w:trPr>
        <w:tc>
          <w:tcPr>
            <w:tcW w:w="1800" w:type="dxa"/>
          </w:tcPr>
          <w:p w14:paraId="688FCCDA" w14:textId="77777777" w:rsidR="009B4FB3" w:rsidRDefault="009B4FB3" w:rsidP="009B4FB3">
            <w:pPr>
              <w:pStyle w:val="TableParagraph"/>
              <w:spacing w:line="210" w:lineRule="exact"/>
              <w:ind w:left="12" w:right="3"/>
              <w:rPr>
                <w:spacing w:val="-2"/>
                <w:sz w:val="20"/>
              </w:rPr>
            </w:pPr>
            <w:r>
              <w:rPr>
                <w:spacing w:val="-2"/>
                <w:sz w:val="20"/>
              </w:rPr>
              <w:t>Septiembre</w:t>
            </w:r>
          </w:p>
        </w:tc>
        <w:tc>
          <w:tcPr>
            <w:tcW w:w="3318" w:type="dxa"/>
          </w:tcPr>
          <w:p w14:paraId="6FB2A3F4" w14:textId="77777777" w:rsidR="009B4FB3" w:rsidRDefault="009B4FB3" w:rsidP="009B4FB3">
            <w:pPr>
              <w:pStyle w:val="TableParagraph"/>
              <w:spacing w:line="210" w:lineRule="exact"/>
              <w:ind w:left="9"/>
              <w:rPr>
                <w:spacing w:val="-10"/>
                <w:sz w:val="20"/>
              </w:rPr>
            </w:pPr>
            <w:r>
              <w:rPr>
                <w:spacing w:val="-10"/>
                <w:sz w:val="20"/>
              </w:rPr>
              <w:t>10</w:t>
            </w:r>
          </w:p>
        </w:tc>
        <w:tc>
          <w:tcPr>
            <w:tcW w:w="3577" w:type="dxa"/>
          </w:tcPr>
          <w:p w14:paraId="3348C2E6" w14:textId="77777777" w:rsidR="009B4FB3" w:rsidRDefault="009B4FB3" w:rsidP="009B4FB3">
            <w:pPr>
              <w:pStyle w:val="TableParagraph"/>
              <w:spacing w:line="210" w:lineRule="exact"/>
              <w:ind w:left="8"/>
              <w:rPr>
                <w:spacing w:val="-10"/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</w:tr>
      <w:tr w:rsidR="009B4FB3" w14:paraId="53932F84" w14:textId="77777777" w:rsidTr="009B4FB3">
        <w:trPr>
          <w:trHeight w:val="230"/>
        </w:trPr>
        <w:tc>
          <w:tcPr>
            <w:tcW w:w="1800" w:type="dxa"/>
          </w:tcPr>
          <w:p w14:paraId="3987808E" w14:textId="77777777" w:rsidR="009B4FB3" w:rsidRDefault="009B4FB3" w:rsidP="009B4FB3">
            <w:pPr>
              <w:pStyle w:val="TableParagraph"/>
              <w:spacing w:line="210" w:lineRule="exact"/>
              <w:ind w:left="12" w:right="3"/>
              <w:rPr>
                <w:spacing w:val="-2"/>
                <w:sz w:val="20"/>
              </w:rPr>
            </w:pPr>
            <w:r>
              <w:rPr>
                <w:spacing w:val="-2"/>
                <w:sz w:val="20"/>
              </w:rPr>
              <w:t>Octubre</w:t>
            </w:r>
          </w:p>
        </w:tc>
        <w:tc>
          <w:tcPr>
            <w:tcW w:w="3318" w:type="dxa"/>
          </w:tcPr>
          <w:p w14:paraId="1E5B9F54" w14:textId="77777777" w:rsidR="009B4FB3" w:rsidRDefault="009B4FB3" w:rsidP="009B4FB3">
            <w:pPr>
              <w:pStyle w:val="TableParagraph"/>
              <w:spacing w:line="210" w:lineRule="exact"/>
              <w:ind w:left="9"/>
              <w:rPr>
                <w:spacing w:val="-10"/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3577" w:type="dxa"/>
          </w:tcPr>
          <w:p w14:paraId="3BFC27E4" w14:textId="77777777" w:rsidR="009B4FB3" w:rsidRDefault="009B4FB3" w:rsidP="009B4FB3">
            <w:pPr>
              <w:pStyle w:val="TableParagraph"/>
              <w:spacing w:line="210" w:lineRule="exact"/>
              <w:ind w:left="8"/>
              <w:rPr>
                <w:spacing w:val="-10"/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</w:tr>
      <w:tr w:rsidR="009B4FB3" w14:paraId="594A5790" w14:textId="77777777" w:rsidTr="009B4FB3">
        <w:trPr>
          <w:trHeight w:val="230"/>
        </w:trPr>
        <w:tc>
          <w:tcPr>
            <w:tcW w:w="1800" w:type="dxa"/>
          </w:tcPr>
          <w:p w14:paraId="5092C50D" w14:textId="77777777" w:rsidR="009B4FB3" w:rsidRDefault="009B4FB3" w:rsidP="009B4FB3">
            <w:pPr>
              <w:pStyle w:val="TableParagraph"/>
              <w:spacing w:line="210" w:lineRule="exact"/>
              <w:ind w:left="12" w:right="3"/>
              <w:rPr>
                <w:spacing w:val="-2"/>
                <w:sz w:val="20"/>
              </w:rPr>
            </w:pPr>
            <w:r>
              <w:rPr>
                <w:spacing w:val="-2"/>
                <w:sz w:val="20"/>
              </w:rPr>
              <w:t>Noviembre</w:t>
            </w:r>
          </w:p>
        </w:tc>
        <w:tc>
          <w:tcPr>
            <w:tcW w:w="3318" w:type="dxa"/>
          </w:tcPr>
          <w:p w14:paraId="299E655B" w14:textId="77777777" w:rsidR="009B4FB3" w:rsidRDefault="009B4FB3" w:rsidP="009B4FB3">
            <w:pPr>
              <w:pStyle w:val="TableParagraph"/>
              <w:spacing w:line="210" w:lineRule="exact"/>
              <w:ind w:left="9"/>
              <w:rPr>
                <w:spacing w:val="-10"/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3577" w:type="dxa"/>
          </w:tcPr>
          <w:p w14:paraId="3CA32189" w14:textId="77777777" w:rsidR="009B4FB3" w:rsidRDefault="009B4FB3" w:rsidP="009B4FB3">
            <w:pPr>
              <w:pStyle w:val="TableParagraph"/>
              <w:spacing w:line="210" w:lineRule="exact"/>
              <w:ind w:left="8"/>
              <w:rPr>
                <w:spacing w:val="-10"/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</w:tr>
      <w:tr w:rsidR="009B4FB3" w14:paraId="448D3B86" w14:textId="77777777" w:rsidTr="009B4FB3">
        <w:trPr>
          <w:trHeight w:val="230"/>
        </w:trPr>
        <w:tc>
          <w:tcPr>
            <w:tcW w:w="1800" w:type="dxa"/>
          </w:tcPr>
          <w:p w14:paraId="140E2481" w14:textId="77777777" w:rsidR="009B4FB3" w:rsidRDefault="009B4FB3" w:rsidP="009B4FB3">
            <w:pPr>
              <w:pStyle w:val="TableParagraph"/>
              <w:spacing w:line="210" w:lineRule="exact"/>
              <w:ind w:left="12" w:right="3"/>
              <w:rPr>
                <w:spacing w:val="-2"/>
                <w:sz w:val="20"/>
              </w:rPr>
            </w:pPr>
            <w:r>
              <w:rPr>
                <w:spacing w:val="-2"/>
                <w:sz w:val="20"/>
              </w:rPr>
              <w:t>Diciembre</w:t>
            </w:r>
          </w:p>
        </w:tc>
        <w:tc>
          <w:tcPr>
            <w:tcW w:w="3318" w:type="dxa"/>
          </w:tcPr>
          <w:p w14:paraId="7D9B1FA2" w14:textId="77777777" w:rsidR="009B4FB3" w:rsidRDefault="009B4FB3" w:rsidP="009B4FB3">
            <w:pPr>
              <w:pStyle w:val="TableParagraph"/>
              <w:spacing w:line="210" w:lineRule="exact"/>
              <w:ind w:left="9"/>
              <w:rPr>
                <w:spacing w:val="-10"/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3577" w:type="dxa"/>
          </w:tcPr>
          <w:p w14:paraId="43198196" w14:textId="77777777" w:rsidR="009B4FB3" w:rsidRDefault="009B4FB3" w:rsidP="009B4FB3">
            <w:pPr>
              <w:pStyle w:val="TableParagraph"/>
              <w:spacing w:line="210" w:lineRule="exact"/>
              <w:ind w:left="8"/>
              <w:rPr>
                <w:spacing w:val="-10"/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</w:tr>
      <w:tr w:rsidR="009B4FB3" w14:paraId="39081239" w14:textId="77777777" w:rsidTr="009B4FB3">
        <w:trPr>
          <w:trHeight w:val="352"/>
        </w:trPr>
        <w:tc>
          <w:tcPr>
            <w:tcW w:w="1800" w:type="dxa"/>
          </w:tcPr>
          <w:p w14:paraId="793149F6" w14:textId="77777777" w:rsidR="009B4FB3" w:rsidRDefault="009B4FB3" w:rsidP="009B4FB3">
            <w:pPr>
              <w:pStyle w:val="TableParagraph"/>
              <w:spacing w:line="229" w:lineRule="exact"/>
              <w:ind w:left="12"/>
              <w:rPr>
                <w:sz w:val="20"/>
              </w:rPr>
            </w:pPr>
            <w:r>
              <w:rPr>
                <w:spacing w:val="-2"/>
                <w:sz w:val="20"/>
              </w:rPr>
              <w:t>TOTAL</w:t>
            </w:r>
          </w:p>
        </w:tc>
        <w:tc>
          <w:tcPr>
            <w:tcW w:w="3318" w:type="dxa"/>
          </w:tcPr>
          <w:p w14:paraId="72EF4ABD" w14:textId="77777777" w:rsidR="009B4FB3" w:rsidRDefault="009B4FB3" w:rsidP="009B4FB3">
            <w:pPr>
              <w:pStyle w:val="TableParagraph"/>
              <w:spacing w:line="229" w:lineRule="exact"/>
              <w:ind w:left="9" w:right="5"/>
              <w:rPr>
                <w:sz w:val="20"/>
              </w:rPr>
            </w:pPr>
            <w:r>
              <w:rPr>
                <w:sz w:val="20"/>
              </w:rPr>
              <w:t>66</w:t>
            </w:r>
          </w:p>
        </w:tc>
        <w:tc>
          <w:tcPr>
            <w:tcW w:w="3577" w:type="dxa"/>
          </w:tcPr>
          <w:p w14:paraId="611335E9" w14:textId="77777777" w:rsidR="009B4FB3" w:rsidRDefault="009B4FB3" w:rsidP="009B4FB3">
            <w:pPr>
              <w:pStyle w:val="TableParagraph"/>
              <w:spacing w:line="229" w:lineRule="exact"/>
              <w:ind w:left="8" w:right="4"/>
              <w:rPr>
                <w:sz w:val="20"/>
              </w:rPr>
            </w:pPr>
            <w:r>
              <w:rPr>
                <w:sz w:val="20"/>
              </w:rPr>
              <w:t>63</w:t>
            </w:r>
          </w:p>
        </w:tc>
      </w:tr>
    </w:tbl>
    <w:p w14:paraId="05AFE1BD" w14:textId="77777777" w:rsidR="009B4FB3" w:rsidRDefault="009B4FB3" w:rsidP="009B4FB3">
      <w:pPr>
        <w:jc w:val="center"/>
        <w:rPr>
          <w:sz w:val="16"/>
          <w:szCs w:val="16"/>
        </w:rPr>
      </w:pPr>
      <w:r>
        <w:rPr>
          <w:sz w:val="16"/>
          <w:szCs w:val="16"/>
        </w:rPr>
        <w:t>Fuente: Comisión Segunda Permanente de Gobierno</w:t>
      </w:r>
    </w:p>
    <w:p w14:paraId="0279CB13" w14:textId="77777777" w:rsidR="00A14574" w:rsidRPr="00B93917" w:rsidRDefault="00A14574" w:rsidP="00160386">
      <w:pPr>
        <w:jc w:val="both"/>
        <w:rPr>
          <w:rFonts w:cs="Arial"/>
          <w:sz w:val="20"/>
          <w:lang w:val="es-MX"/>
        </w:rPr>
      </w:pPr>
    </w:p>
    <w:p w14:paraId="15703CB2" w14:textId="69FAD21C" w:rsidR="00D74ECB" w:rsidRPr="009B4FB3" w:rsidRDefault="007212FC" w:rsidP="007212FC">
      <w:pPr>
        <w:ind w:left="120"/>
        <w:jc w:val="both"/>
        <w:rPr>
          <w:rFonts w:cs="Arial"/>
          <w:b/>
          <w:i/>
          <w:sz w:val="22"/>
          <w:szCs w:val="22"/>
          <w:lang w:val="es-MX"/>
        </w:rPr>
      </w:pPr>
      <w:r w:rsidRPr="009B4FB3">
        <w:rPr>
          <w:rFonts w:cs="Arial"/>
          <w:b/>
          <w:i/>
          <w:sz w:val="22"/>
          <w:lang w:val="es-MX"/>
        </w:rPr>
        <w:t>1.3</w:t>
      </w:r>
      <w:r w:rsidR="0094228B" w:rsidRPr="009B4FB3">
        <w:rPr>
          <w:rFonts w:cs="Arial"/>
          <w:b/>
          <w:i/>
          <w:sz w:val="22"/>
          <w:lang w:val="es-MX"/>
        </w:rPr>
        <w:t xml:space="preserve">. </w:t>
      </w:r>
      <w:r w:rsidR="0094228B" w:rsidRPr="009B4FB3">
        <w:rPr>
          <w:rFonts w:cs="Arial"/>
          <w:b/>
          <w:i/>
          <w:sz w:val="22"/>
          <w:szCs w:val="22"/>
          <w:lang w:val="es-MX"/>
        </w:rPr>
        <w:t>Citaciones</w:t>
      </w:r>
      <w:r w:rsidR="006C5FED" w:rsidRPr="009B4FB3">
        <w:rPr>
          <w:rFonts w:cs="Arial"/>
          <w:b/>
          <w:i/>
          <w:sz w:val="22"/>
          <w:szCs w:val="22"/>
          <w:lang w:val="es-MX"/>
        </w:rPr>
        <w:t xml:space="preserve"> e invitaciones a sesiones a funcionarios y particulares</w:t>
      </w:r>
    </w:p>
    <w:p w14:paraId="1E7A43F7" w14:textId="77777777" w:rsidR="00CA22B1" w:rsidRPr="009B4FB3" w:rsidRDefault="00CA22B1" w:rsidP="00160386">
      <w:pPr>
        <w:jc w:val="both"/>
        <w:rPr>
          <w:rFonts w:cs="Arial"/>
          <w:sz w:val="22"/>
          <w:szCs w:val="22"/>
          <w:lang w:val="es-MX"/>
        </w:rPr>
      </w:pPr>
    </w:p>
    <w:p w14:paraId="538E24E9" w14:textId="77777777" w:rsidR="00CA22B1" w:rsidRPr="009B4FB3" w:rsidRDefault="00CA22B1" w:rsidP="00160386">
      <w:pPr>
        <w:jc w:val="both"/>
        <w:rPr>
          <w:rFonts w:cs="Arial"/>
          <w:sz w:val="22"/>
          <w:szCs w:val="22"/>
          <w:lang w:val="es-MX"/>
        </w:rPr>
      </w:pPr>
    </w:p>
    <w:p w14:paraId="3E027D55" w14:textId="77777777" w:rsidR="009B4FB3" w:rsidRPr="009B4FB3" w:rsidRDefault="009B4FB3" w:rsidP="009B4FB3">
      <w:pPr>
        <w:jc w:val="both"/>
        <w:rPr>
          <w:sz w:val="22"/>
          <w:szCs w:val="22"/>
        </w:rPr>
      </w:pPr>
      <w:r w:rsidRPr="009B4FB3">
        <w:rPr>
          <w:sz w:val="22"/>
          <w:szCs w:val="22"/>
        </w:rPr>
        <w:t>De</w:t>
      </w:r>
      <w:r w:rsidRPr="009B4FB3">
        <w:rPr>
          <w:spacing w:val="-14"/>
          <w:sz w:val="22"/>
          <w:szCs w:val="22"/>
        </w:rPr>
        <w:t xml:space="preserve"> </w:t>
      </w:r>
      <w:r w:rsidRPr="009B4FB3">
        <w:rPr>
          <w:sz w:val="22"/>
          <w:szCs w:val="22"/>
        </w:rPr>
        <w:t>conformidad</w:t>
      </w:r>
      <w:r w:rsidRPr="009B4FB3">
        <w:rPr>
          <w:spacing w:val="-14"/>
          <w:sz w:val="22"/>
          <w:szCs w:val="22"/>
        </w:rPr>
        <w:t xml:space="preserve"> </w:t>
      </w:r>
      <w:r w:rsidRPr="009B4FB3">
        <w:rPr>
          <w:sz w:val="22"/>
          <w:szCs w:val="22"/>
        </w:rPr>
        <w:t>con</w:t>
      </w:r>
      <w:r w:rsidRPr="009B4FB3">
        <w:rPr>
          <w:spacing w:val="-14"/>
          <w:sz w:val="22"/>
          <w:szCs w:val="22"/>
        </w:rPr>
        <w:t xml:space="preserve"> </w:t>
      </w:r>
      <w:r w:rsidRPr="009B4FB3">
        <w:rPr>
          <w:sz w:val="22"/>
          <w:szCs w:val="22"/>
        </w:rPr>
        <w:t>lo</w:t>
      </w:r>
      <w:r w:rsidRPr="009B4FB3">
        <w:rPr>
          <w:spacing w:val="-14"/>
          <w:sz w:val="22"/>
          <w:szCs w:val="22"/>
        </w:rPr>
        <w:t xml:space="preserve"> </w:t>
      </w:r>
      <w:r w:rsidRPr="009B4FB3">
        <w:rPr>
          <w:sz w:val="22"/>
          <w:szCs w:val="22"/>
        </w:rPr>
        <w:t>establecido</w:t>
      </w:r>
      <w:r w:rsidRPr="009B4FB3">
        <w:rPr>
          <w:spacing w:val="-14"/>
          <w:sz w:val="22"/>
          <w:szCs w:val="22"/>
        </w:rPr>
        <w:t xml:space="preserve"> </w:t>
      </w:r>
      <w:r w:rsidRPr="009B4FB3">
        <w:rPr>
          <w:sz w:val="22"/>
          <w:szCs w:val="22"/>
        </w:rPr>
        <w:t>en</w:t>
      </w:r>
      <w:r w:rsidRPr="009B4FB3">
        <w:rPr>
          <w:spacing w:val="-14"/>
          <w:sz w:val="22"/>
          <w:szCs w:val="22"/>
        </w:rPr>
        <w:t xml:space="preserve"> </w:t>
      </w:r>
      <w:r w:rsidRPr="009B4FB3">
        <w:rPr>
          <w:sz w:val="22"/>
          <w:szCs w:val="22"/>
        </w:rPr>
        <w:t>el</w:t>
      </w:r>
      <w:r w:rsidRPr="009B4FB3">
        <w:rPr>
          <w:spacing w:val="-14"/>
          <w:sz w:val="22"/>
          <w:szCs w:val="22"/>
        </w:rPr>
        <w:t xml:space="preserve"> </w:t>
      </w:r>
      <w:r w:rsidRPr="009B4FB3">
        <w:rPr>
          <w:sz w:val="22"/>
          <w:szCs w:val="22"/>
        </w:rPr>
        <w:t>Reglamento</w:t>
      </w:r>
      <w:r w:rsidRPr="009B4FB3">
        <w:rPr>
          <w:spacing w:val="-14"/>
          <w:sz w:val="22"/>
          <w:szCs w:val="22"/>
        </w:rPr>
        <w:t xml:space="preserve"> </w:t>
      </w:r>
      <w:r w:rsidRPr="009B4FB3">
        <w:rPr>
          <w:sz w:val="22"/>
          <w:szCs w:val="22"/>
        </w:rPr>
        <w:t>Interno</w:t>
      </w:r>
      <w:r w:rsidRPr="009B4FB3">
        <w:rPr>
          <w:spacing w:val="-13"/>
          <w:sz w:val="22"/>
          <w:szCs w:val="22"/>
        </w:rPr>
        <w:t xml:space="preserve"> </w:t>
      </w:r>
      <w:r w:rsidRPr="009B4FB3">
        <w:rPr>
          <w:sz w:val="22"/>
          <w:szCs w:val="22"/>
        </w:rPr>
        <w:t>del</w:t>
      </w:r>
      <w:r w:rsidRPr="009B4FB3">
        <w:rPr>
          <w:spacing w:val="-13"/>
          <w:sz w:val="22"/>
          <w:szCs w:val="22"/>
        </w:rPr>
        <w:t xml:space="preserve"> </w:t>
      </w:r>
      <w:r w:rsidRPr="009B4FB3">
        <w:rPr>
          <w:sz w:val="22"/>
          <w:szCs w:val="22"/>
        </w:rPr>
        <w:t>Concejo,</w:t>
      </w:r>
      <w:r w:rsidRPr="009B4FB3">
        <w:rPr>
          <w:spacing w:val="-13"/>
          <w:sz w:val="22"/>
          <w:szCs w:val="22"/>
        </w:rPr>
        <w:t xml:space="preserve"> </w:t>
      </w:r>
      <w:r w:rsidRPr="009B4FB3">
        <w:rPr>
          <w:sz w:val="22"/>
          <w:szCs w:val="22"/>
        </w:rPr>
        <w:t>se</w:t>
      </w:r>
      <w:r w:rsidRPr="009B4FB3">
        <w:rPr>
          <w:spacing w:val="-10"/>
          <w:sz w:val="22"/>
          <w:szCs w:val="22"/>
        </w:rPr>
        <w:t xml:space="preserve"> </w:t>
      </w:r>
      <w:r w:rsidRPr="009B4FB3">
        <w:rPr>
          <w:sz w:val="22"/>
          <w:szCs w:val="22"/>
        </w:rPr>
        <w:t>cursaron</w:t>
      </w:r>
      <w:r w:rsidRPr="009B4FB3">
        <w:rPr>
          <w:spacing w:val="-14"/>
          <w:sz w:val="22"/>
          <w:szCs w:val="22"/>
        </w:rPr>
        <w:t xml:space="preserve"> </w:t>
      </w:r>
      <w:r w:rsidRPr="009B4FB3">
        <w:rPr>
          <w:sz w:val="22"/>
          <w:szCs w:val="22"/>
        </w:rPr>
        <w:t>(235)</w:t>
      </w:r>
      <w:r w:rsidRPr="009B4FB3">
        <w:rPr>
          <w:spacing w:val="-12"/>
          <w:sz w:val="22"/>
          <w:szCs w:val="22"/>
        </w:rPr>
        <w:t xml:space="preserve"> </w:t>
      </w:r>
      <w:r w:rsidRPr="009B4FB3">
        <w:rPr>
          <w:sz w:val="22"/>
          <w:szCs w:val="22"/>
        </w:rPr>
        <w:t>citaciones a</w:t>
      </w:r>
      <w:r w:rsidRPr="009B4FB3">
        <w:rPr>
          <w:spacing w:val="-6"/>
          <w:sz w:val="22"/>
          <w:szCs w:val="22"/>
        </w:rPr>
        <w:t xml:space="preserve"> </w:t>
      </w:r>
      <w:r w:rsidRPr="009B4FB3">
        <w:rPr>
          <w:sz w:val="22"/>
          <w:szCs w:val="22"/>
        </w:rPr>
        <w:t>funcionarios</w:t>
      </w:r>
      <w:r w:rsidRPr="009B4FB3">
        <w:rPr>
          <w:spacing w:val="-2"/>
          <w:sz w:val="22"/>
          <w:szCs w:val="22"/>
        </w:rPr>
        <w:t xml:space="preserve"> </w:t>
      </w:r>
      <w:r w:rsidRPr="009B4FB3">
        <w:rPr>
          <w:sz w:val="22"/>
          <w:szCs w:val="22"/>
        </w:rPr>
        <w:t>de</w:t>
      </w:r>
      <w:r w:rsidRPr="009B4FB3">
        <w:rPr>
          <w:spacing w:val="-4"/>
          <w:sz w:val="22"/>
          <w:szCs w:val="22"/>
        </w:rPr>
        <w:t xml:space="preserve"> </w:t>
      </w:r>
      <w:r w:rsidRPr="009B4FB3">
        <w:rPr>
          <w:sz w:val="22"/>
          <w:szCs w:val="22"/>
        </w:rPr>
        <w:t>la</w:t>
      </w:r>
      <w:r w:rsidRPr="009B4FB3">
        <w:rPr>
          <w:spacing w:val="-3"/>
          <w:sz w:val="22"/>
          <w:szCs w:val="22"/>
        </w:rPr>
        <w:t xml:space="preserve"> </w:t>
      </w:r>
      <w:r w:rsidRPr="009B4FB3">
        <w:rPr>
          <w:sz w:val="22"/>
          <w:szCs w:val="22"/>
        </w:rPr>
        <w:t>Administración</w:t>
      </w:r>
      <w:r w:rsidRPr="009B4FB3">
        <w:rPr>
          <w:spacing w:val="-6"/>
          <w:sz w:val="22"/>
          <w:szCs w:val="22"/>
        </w:rPr>
        <w:t xml:space="preserve"> </w:t>
      </w:r>
      <w:r w:rsidRPr="009B4FB3">
        <w:rPr>
          <w:sz w:val="22"/>
          <w:szCs w:val="22"/>
        </w:rPr>
        <w:t>Distrital</w:t>
      </w:r>
      <w:r w:rsidRPr="009B4FB3">
        <w:rPr>
          <w:spacing w:val="-2"/>
          <w:sz w:val="22"/>
          <w:szCs w:val="22"/>
        </w:rPr>
        <w:t xml:space="preserve"> </w:t>
      </w:r>
      <w:r w:rsidRPr="009B4FB3">
        <w:rPr>
          <w:sz w:val="22"/>
          <w:szCs w:val="22"/>
        </w:rPr>
        <w:t>y</w:t>
      </w:r>
      <w:r w:rsidRPr="009B4FB3">
        <w:rPr>
          <w:spacing w:val="-9"/>
          <w:sz w:val="22"/>
          <w:szCs w:val="22"/>
        </w:rPr>
        <w:t xml:space="preserve"> </w:t>
      </w:r>
      <w:r w:rsidRPr="009B4FB3">
        <w:rPr>
          <w:sz w:val="22"/>
          <w:szCs w:val="22"/>
        </w:rPr>
        <w:t>(227)</w:t>
      </w:r>
      <w:r w:rsidRPr="009B4FB3">
        <w:rPr>
          <w:spacing w:val="-5"/>
          <w:sz w:val="22"/>
          <w:szCs w:val="22"/>
        </w:rPr>
        <w:t xml:space="preserve"> </w:t>
      </w:r>
      <w:r w:rsidRPr="009B4FB3">
        <w:rPr>
          <w:sz w:val="22"/>
          <w:szCs w:val="22"/>
        </w:rPr>
        <w:t>invitaciones</w:t>
      </w:r>
      <w:r w:rsidRPr="009B4FB3">
        <w:rPr>
          <w:spacing w:val="-5"/>
          <w:sz w:val="22"/>
          <w:szCs w:val="22"/>
        </w:rPr>
        <w:t xml:space="preserve"> </w:t>
      </w:r>
      <w:r w:rsidRPr="009B4FB3">
        <w:rPr>
          <w:sz w:val="22"/>
          <w:szCs w:val="22"/>
        </w:rPr>
        <w:t>para</w:t>
      </w:r>
      <w:r w:rsidRPr="009B4FB3">
        <w:rPr>
          <w:spacing w:val="-4"/>
          <w:sz w:val="22"/>
          <w:szCs w:val="22"/>
        </w:rPr>
        <w:t xml:space="preserve"> </w:t>
      </w:r>
      <w:r w:rsidRPr="009B4FB3">
        <w:rPr>
          <w:sz w:val="22"/>
          <w:szCs w:val="22"/>
        </w:rPr>
        <w:t>los</w:t>
      </w:r>
      <w:r w:rsidRPr="009B4FB3">
        <w:rPr>
          <w:spacing w:val="-5"/>
          <w:sz w:val="22"/>
          <w:szCs w:val="22"/>
        </w:rPr>
        <w:t xml:space="preserve"> </w:t>
      </w:r>
      <w:r w:rsidRPr="009B4FB3">
        <w:rPr>
          <w:sz w:val="22"/>
          <w:szCs w:val="22"/>
        </w:rPr>
        <w:t>debates</w:t>
      </w:r>
      <w:r w:rsidRPr="009B4FB3">
        <w:rPr>
          <w:spacing w:val="-2"/>
          <w:sz w:val="22"/>
          <w:szCs w:val="22"/>
        </w:rPr>
        <w:t xml:space="preserve"> </w:t>
      </w:r>
      <w:r w:rsidRPr="009B4FB3">
        <w:rPr>
          <w:sz w:val="22"/>
          <w:szCs w:val="22"/>
        </w:rPr>
        <w:t>de</w:t>
      </w:r>
      <w:r w:rsidRPr="009B4FB3">
        <w:rPr>
          <w:spacing w:val="-6"/>
          <w:sz w:val="22"/>
          <w:szCs w:val="22"/>
        </w:rPr>
        <w:t xml:space="preserve"> </w:t>
      </w:r>
      <w:r w:rsidRPr="009B4FB3">
        <w:rPr>
          <w:sz w:val="22"/>
          <w:szCs w:val="22"/>
        </w:rPr>
        <w:t>Control</w:t>
      </w:r>
      <w:r w:rsidRPr="009B4FB3">
        <w:rPr>
          <w:spacing w:val="-4"/>
          <w:sz w:val="22"/>
          <w:szCs w:val="22"/>
        </w:rPr>
        <w:t xml:space="preserve"> </w:t>
      </w:r>
      <w:r w:rsidRPr="009B4FB3">
        <w:rPr>
          <w:sz w:val="22"/>
          <w:szCs w:val="22"/>
        </w:rPr>
        <w:t>Político</w:t>
      </w:r>
      <w:r w:rsidRPr="009B4FB3">
        <w:rPr>
          <w:spacing w:val="-1"/>
          <w:sz w:val="22"/>
          <w:szCs w:val="22"/>
        </w:rPr>
        <w:t xml:space="preserve"> </w:t>
      </w:r>
      <w:r w:rsidRPr="009B4FB3">
        <w:rPr>
          <w:sz w:val="22"/>
          <w:szCs w:val="22"/>
        </w:rPr>
        <w:t>y para el ejercicio de la gestión normativa (118) invitaciones a entidades y funcionarios distritales.</w:t>
      </w:r>
    </w:p>
    <w:p w14:paraId="008EFF0C" w14:textId="77777777" w:rsidR="009B4FB3" w:rsidRDefault="009B4FB3" w:rsidP="009B4FB3">
      <w:pPr>
        <w:pStyle w:val="Textoindependiente"/>
      </w:pPr>
    </w:p>
    <w:tbl>
      <w:tblPr>
        <w:tblStyle w:val="Tablaconcuadrcula"/>
        <w:tblW w:w="8830" w:type="dxa"/>
        <w:tblLayout w:type="fixed"/>
        <w:tblLook w:val="01E0" w:firstRow="1" w:lastRow="1" w:firstColumn="1" w:lastColumn="1" w:noHBand="0" w:noVBand="0"/>
      </w:tblPr>
      <w:tblGrid>
        <w:gridCol w:w="2139"/>
        <w:gridCol w:w="2198"/>
        <w:gridCol w:w="2237"/>
        <w:gridCol w:w="2256"/>
      </w:tblGrid>
      <w:tr w:rsidR="009B4FB3" w14:paraId="7707C5C7" w14:textId="77777777" w:rsidTr="009B4FB3">
        <w:trPr>
          <w:trHeight w:val="230"/>
        </w:trPr>
        <w:tc>
          <w:tcPr>
            <w:tcW w:w="2139" w:type="dxa"/>
          </w:tcPr>
          <w:p w14:paraId="08DB28AF" w14:textId="77777777" w:rsidR="009B4FB3" w:rsidRDefault="009B4FB3" w:rsidP="009B4F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35" w:type="dxa"/>
            <w:gridSpan w:val="2"/>
          </w:tcPr>
          <w:p w14:paraId="5AB47354" w14:textId="77777777" w:rsidR="009B4FB3" w:rsidRDefault="009B4FB3" w:rsidP="009B4FB3">
            <w:pPr>
              <w:pStyle w:val="TableParagraph"/>
              <w:spacing w:line="211" w:lineRule="exact"/>
              <w:rPr>
                <w:b/>
                <w:sz w:val="20"/>
              </w:rPr>
            </w:pPr>
            <w:r>
              <w:rPr>
                <w:sz w:val="20"/>
              </w:rPr>
              <w:t xml:space="preserve">                     Control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Político</w:t>
            </w:r>
          </w:p>
        </w:tc>
        <w:tc>
          <w:tcPr>
            <w:tcW w:w="2256" w:type="dxa"/>
          </w:tcPr>
          <w:p w14:paraId="57B933DF" w14:textId="77777777" w:rsidR="009B4FB3" w:rsidRDefault="009B4FB3" w:rsidP="009B4FB3">
            <w:pPr>
              <w:pStyle w:val="TableParagraph"/>
              <w:spacing w:line="211" w:lineRule="exact"/>
              <w:ind w:left="12" w:right="6"/>
              <w:jc w:val="center"/>
              <w:rPr>
                <w:b/>
                <w:sz w:val="20"/>
              </w:rPr>
            </w:pPr>
            <w:r>
              <w:rPr>
                <w:sz w:val="20"/>
              </w:rPr>
              <w:t>Gestión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Normativa</w:t>
            </w:r>
          </w:p>
        </w:tc>
      </w:tr>
      <w:tr w:rsidR="009B4FB3" w14:paraId="4E8C5EE9" w14:textId="77777777" w:rsidTr="009B4FB3">
        <w:trPr>
          <w:trHeight w:val="229"/>
        </w:trPr>
        <w:tc>
          <w:tcPr>
            <w:tcW w:w="2139" w:type="dxa"/>
          </w:tcPr>
          <w:p w14:paraId="003B6659" w14:textId="77777777" w:rsidR="009B4FB3" w:rsidRDefault="009B4FB3" w:rsidP="009B4FB3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Mes</w:t>
            </w:r>
          </w:p>
        </w:tc>
        <w:tc>
          <w:tcPr>
            <w:tcW w:w="2198" w:type="dxa"/>
          </w:tcPr>
          <w:p w14:paraId="01D20BF9" w14:textId="77777777" w:rsidR="009B4FB3" w:rsidRPr="00F95017" w:rsidRDefault="009B4FB3" w:rsidP="009B4FB3">
            <w:pPr>
              <w:pStyle w:val="TableParagraph"/>
              <w:spacing w:line="210" w:lineRule="exact"/>
              <w:ind w:left="5" w:right="2"/>
              <w:rPr>
                <w:sz w:val="20"/>
              </w:rPr>
            </w:pPr>
            <w:r w:rsidRPr="00F95017">
              <w:rPr>
                <w:spacing w:val="-2"/>
                <w:sz w:val="20"/>
              </w:rPr>
              <w:t>Citados</w:t>
            </w:r>
          </w:p>
        </w:tc>
        <w:tc>
          <w:tcPr>
            <w:tcW w:w="2237" w:type="dxa"/>
          </w:tcPr>
          <w:p w14:paraId="7222064E" w14:textId="77777777" w:rsidR="009B4FB3" w:rsidRPr="00F95017" w:rsidRDefault="009B4FB3" w:rsidP="009B4FB3">
            <w:pPr>
              <w:pStyle w:val="TableParagraph"/>
              <w:spacing w:line="210" w:lineRule="exact"/>
              <w:ind w:left="11" w:right="5"/>
              <w:rPr>
                <w:sz w:val="20"/>
              </w:rPr>
            </w:pPr>
            <w:r w:rsidRPr="00F95017">
              <w:rPr>
                <w:spacing w:val="-2"/>
                <w:sz w:val="20"/>
              </w:rPr>
              <w:t>Invitados</w:t>
            </w:r>
          </w:p>
        </w:tc>
        <w:tc>
          <w:tcPr>
            <w:tcW w:w="2256" w:type="dxa"/>
          </w:tcPr>
          <w:p w14:paraId="1E58C50E" w14:textId="77777777" w:rsidR="009B4FB3" w:rsidRPr="00F95017" w:rsidRDefault="009B4FB3" w:rsidP="009B4FB3">
            <w:pPr>
              <w:pStyle w:val="TableParagraph"/>
              <w:spacing w:line="210" w:lineRule="exact"/>
              <w:ind w:left="12" w:right="5"/>
              <w:rPr>
                <w:b/>
                <w:sz w:val="20"/>
              </w:rPr>
            </w:pPr>
            <w:r w:rsidRPr="00F95017">
              <w:rPr>
                <w:spacing w:val="-2"/>
                <w:sz w:val="20"/>
              </w:rPr>
              <w:t>Invitados</w:t>
            </w:r>
          </w:p>
        </w:tc>
      </w:tr>
      <w:tr w:rsidR="009B4FB3" w14:paraId="575B8887" w14:textId="77777777" w:rsidTr="009B4FB3">
        <w:trPr>
          <w:trHeight w:val="230"/>
        </w:trPr>
        <w:tc>
          <w:tcPr>
            <w:tcW w:w="2139" w:type="dxa"/>
          </w:tcPr>
          <w:p w14:paraId="7A21ECA7" w14:textId="77777777" w:rsidR="009B4FB3" w:rsidRDefault="009B4FB3" w:rsidP="009B4FB3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pacing w:val="-4"/>
                <w:sz w:val="20"/>
              </w:rPr>
              <w:t>Enero</w:t>
            </w:r>
          </w:p>
        </w:tc>
        <w:tc>
          <w:tcPr>
            <w:tcW w:w="2198" w:type="dxa"/>
          </w:tcPr>
          <w:p w14:paraId="0280C4F9" w14:textId="77777777" w:rsidR="009B4FB3" w:rsidRDefault="009B4FB3" w:rsidP="009B4FB3">
            <w:pPr>
              <w:pStyle w:val="TableParagraph"/>
              <w:spacing w:line="210" w:lineRule="exact"/>
              <w:ind w:left="5" w:right="1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2237" w:type="dxa"/>
          </w:tcPr>
          <w:p w14:paraId="21113324" w14:textId="77777777" w:rsidR="009B4FB3" w:rsidRDefault="009B4FB3" w:rsidP="009B4FB3">
            <w:pPr>
              <w:pStyle w:val="TableParagraph"/>
              <w:spacing w:line="210" w:lineRule="exact"/>
              <w:ind w:left="11"/>
              <w:rPr>
                <w:sz w:val="20"/>
              </w:rPr>
            </w:pPr>
            <w:r>
              <w:rPr>
                <w:spacing w:val="-10"/>
                <w:sz w:val="20"/>
              </w:rPr>
              <w:t>9</w:t>
            </w:r>
          </w:p>
        </w:tc>
        <w:tc>
          <w:tcPr>
            <w:tcW w:w="2256" w:type="dxa"/>
          </w:tcPr>
          <w:p w14:paraId="2BE3A5C7" w14:textId="77777777" w:rsidR="009B4FB3" w:rsidRDefault="009B4FB3" w:rsidP="009B4FB3">
            <w:pPr>
              <w:pStyle w:val="TableParagraph"/>
              <w:spacing w:line="210" w:lineRule="exact"/>
              <w:ind w:left="12" w:right="2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</w:tr>
      <w:tr w:rsidR="009B4FB3" w14:paraId="0A60657F" w14:textId="77777777" w:rsidTr="009B4FB3">
        <w:trPr>
          <w:trHeight w:val="230"/>
        </w:trPr>
        <w:tc>
          <w:tcPr>
            <w:tcW w:w="2139" w:type="dxa"/>
          </w:tcPr>
          <w:p w14:paraId="6D917696" w14:textId="77777777" w:rsidR="009B4FB3" w:rsidRDefault="009B4FB3" w:rsidP="009B4FB3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Febrero</w:t>
            </w:r>
          </w:p>
        </w:tc>
        <w:tc>
          <w:tcPr>
            <w:tcW w:w="2198" w:type="dxa"/>
          </w:tcPr>
          <w:p w14:paraId="007F46A4" w14:textId="77777777" w:rsidR="009B4FB3" w:rsidRDefault="009B4FB3" w:rsidP="009B4FB3">
            <w:pPr>
              <w:pStyle w:val="TableParagraph"/>
              <w:spacing w:line="210" w:lineRule="exact"/>
              <w:ind w:left="5"/>
              <w:rPr>
                <w:sz w:val="20"/>
              </w:rPr>
            </w:pPr>
            <w:r>
              <w:rPr>
                <w:spacing w:val="-5"/>
                <w:sz w:val="20"/>
              </w:rPr>
              <w:t>15</w:t>
            </w:r>
          </w:p>
        </w:tc>
        <w:tc>
          <w:tcPr>
            <w:tcW w:w="2237" w:type="dxa"/>
          </w:tcPr>
          <w:p w14:paraId="2DC5B5A8" w14:textId="77777777" w:rsidR="009B4FB3" w:rsidRDefault="009B4FB3" w:rsidP="009B4FB3">
            <w:pPr>
              <w:pStyle w:val="TableParagraph"/>
              <w:spacing w:line="210" w:lineRule="exact"/>
              <w:ind w:left="11" w:right="5"/>
              <w:rPr>
                <w:sz w:val="20"/>
              </w:rPr>
            </w:pPr>
            <w:r>
              <w:rPr>
                <w:spacing w:val="-5"/>
                <w:sz w:val="20"/>
              </w:rPr>
              <w:t>12</w:t>
            </w:r>
          </w:p>
        </w:tc>
        <w:tc>
          <w:tcPr>
            <w:tcW w:w="2256" w:type="dxa"/>
          </w:tcPr>
          <w:p w14:paraId="14D6AABA" w14:textId="77777777" w:rsidR="009B4FB3" w:rsidRDefault="009B4FB3" w:rsidP="009B4FB3">
            <w:pPr>
              <w:pStyle w:val="TableParagraph"/>
              <w:spacing w:line="210" w:lineRule="exact"/>
              <w:ind w:left="12" w:right="2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</w:tr>
      <w:tr w:rsidR="009B4FB3" w14:paraId="24D46F25" w14:textId="77777777" w:rsidTr="009B4FB3">
        <w:trPr>
          <w:trHeight w:val="230"/>
        </w:trPr>
        <w:tc>
          <w:tcPr>
            <w:tcW w:w="2139" w:type="dxa"/>
          </w:tcPr>
          <w:p w14:paraId="2F2272A5" w14:textId="77777777" w:rsidR="009B4FB3" w:rsidRDefault="009B4FB3" w:rsidP="009B4FB3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Marzo</w:t>
            </w:r>
          </w:p>
        </w:tc>
        <w:tc>
          <w:tcPr>
            <w:tcW w:w="2198" w:type="dxa"/>
          </w:tcPr>
          <w:p w14:paraId="5794FA4C" w14:textId="77777777" w:rsidR="009B4FB3" w:rsidRDefault="009B4FB3" w:rsidP="009B4FB3">
            <w:pPr>
              <w:pStyle w:val="TableParagraph"/>
              <w:spacing w:line="210" w:lineRule="exact"/>
              <w:ind w:left="5"/>
              <w:rPr>
                <w:sz w:val="20"/>
              </w:rPr>
            </w:pPr>
            <w:r>
              <w:rPr>
                <w:spacing w:val="-5"/>
                <w:sz w:val="20"/>
              </w:rPr>
              <w:t>14</w:t>
            </w:r>
          </w:p>
        </w:tc>
        <w:tc>
          <w:tcPr>
            <w:tcW w:w="2237" w:type="dxa"/>
          </w:tcPr>
          <w:p w14:paraId="09530958" w14:textId="77777777" w:rsidR="009B4FB3" w:rsidRDefault="009B4FB3" w:rsidP="009B4FB3">
            <w:pPr>
              <w:pStyle w:val="TableParagraph"/>
              <w:spacing w:line="210" w:lineRule="exact"/>
              <w:ind w:left="11" w:right="5"/>
              <w:rPr>
                <w:sz w:val="20"/>
              </w:rPr>
            </w:pPr>
            <w:r>
              <w:rPr>
                <w:spacing w:val="-5"/>
                <w:sz w:val="20"/>
              </w:rPr>
              <w:t>15</w:t>
            </w:r>
          </w:p>
        </w:tc>
        <w:tc>
          <w:tcPr>
            <w:tcW w:w="2256" w:type="dxa"/>
          </w:tcPr>
          <w:p w14:paraId="519A3AF3" w14:textId="77777777" w:rsidR="009B4FB3" w:rsidRDefault="009B4FB3" w:rsidP="009B4FB3">
            <w:pPr>
              <w:pStyle w:val="TableParagraph"/>
              <w:spacing w:line="210" w:lineRule="exact"/>
              <w:ind w:left="12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</w:tr>
      <w:tr w:rsidR="009B4FB3" w14:paraId="00FD0189" w14:textId="77777777" w:rsidTr="009B4FB3">
        <w:trPr>
          <w:trHeight w:val="230"/>
        </w:trPr>
        <w:tc>
          <w:tcPr>
            <w:tcW w:w="2139" w:type="dxa"/>
          </w:tcPr>
          <w:p w14:paraId="04B8A361" w14:textId="77777777" w:rsidR="009B4FB3" w:rsidRDefault="009B4FB3" w:rsidP="009B4FB3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Abril</w:t>
            </w:r>
          </w:p>
        </w:tc>
        <w:tc>
          <w:tcPr>
            <w:tcW w:w="2198" w:type="dxa"/>
          </w:tcPr>
          <w:p w14:paraId="3A6077E9" w14:textId="77777777" w:rsidR="009B4FB3" w:rsidRDefault="009B4FB3" w:rsidP="009B4FB3">
            <w:pPr>
              <w:pStyle w:val="TableParagraph"/>
              <w:spacing w:line="210" w:lineRule="exact"/>
              <w:ind w:left="5"/>
              <w:rPr>
                <w:sz w:val="20"/>
              </w:rPr>
            </w:pPr>
            <w:r>
              <w:rPr>
                <w:spacing w:val="-5"/>
                <w:sz w:val="20"/>
              </w:rPr>
              <w:t>21</w:t>
            </w:r>
          </w:p>
        </w:tc>
        <w:tc>
          <w:tcPr>
            <w:tcW w:w="2237" w:type="dxa"/>
          </w:tcPr>
          <w:p w14:paraId="21E4FDEA" w14:textId="77777777" w:rsidR="009B4FB3" w:rsidRDefault="009B4FB3" w:rsidP="009B4FB3">
            <w:pPr>
              <w:pStyle w:val="TableParagraph"/>
              <w:spacing w:line="210" w:lineRule="exact"/>
              <w:ind w:left="11" w:right="5"/>
              <w:rPr>
                <w:sz w:val="20"/>
              </w:rPr>
            </w:pPr>
            <w:r>
              <w:rPr>
                <w:spacing w:val="-5"/>
                <w:sz w:val="20"/>
              </w:rPr>
              <w:t>17</w:t>
            </w:r>
          </w:p>
        </w:tc>
        <w:tc>
          <w:tcPr>
            <w:tcW w:w="2256" w:type="dxa"/>
          </w:tcPr>
          <w:p w14:paraId="68EDAC6F" w14:textId="77777777" w:rsidR="009B4FB3" w:rsidRDefault="009B4FB3" w:rsidP="009B4FB3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-</w:t>
            </w:r>
          </w:p>
        </w:tc>
      </w:tr>
      <w:tr w:rsidR="009B4FB3" w14:paraId="569AC4D0" w14:textId="77777777" w:rsidTr="009B4FB3">
        <w:trPr>
          <w:trHeight w:val="230"/>
        </w:trPr>
        <w:tc>
          <w:tcPr>
            <w:tcW w:w="2139" w:type="dxa"/>
          </w:tcPr>
          <w:p w14:paraId="053084C5" w14:textId="77777777" w:rsidR="009B4FB3" w:rsidRDefault="009B4FB3" w:rsidP="009B4FB3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pacing w:val="-4"/>
                <w:sz w:val="20"/>
              </w:rPr>
              <w:t>Mayo</w:t>
            </w:r>
          </w:p>
        </w:tc>
        <w:tc>
          <w:tcPr>
            <w:tcW w:w="2198" w:type="dxa"/>
          </w:tcPr>
          <w:p w14:paraId="31621C30" w14:textId="77777777" w:rsidR="009B4FB3" w:rsidRDefault="009B4FB3" w:rsidP="009B4FB3">
            <w:pPr>
              <w:pStyle w:val="TableParagraph"/>
              <w:spacing w:line="210" w:lineRule="exact"/>
              <w:ind w:left="5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2237" w:type="dxa"/>
          </w:tcPr>
          <w:p w14:paraId="1BE01944" w14:textId="77777777" w:rsidR="009B4FB3" w:rsidRDefault="009B4FB3" w:rsidP="009B4FB3">
            <w:pPr>
              <w:pStyle w:val="TableParagraph"/>
              <w:spacing w:line="210" w:lineRule="exact"/>
              <w:ind w:left="11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2256" w:type="dxa"/>
          </w:tcPr>
          <w:p w14:paraId="7F360640" w14:textId="77777777" w:rsidR="009B4FB3" w:rsidRDefault="009B4FB3" w:rsidP="009B4FB3">
            <w:pPr>
              <w:pStyle w:val="TableParagraph"/>
              <w:spacing w:line="210" w:lineRule="exact"/>
              <w:ind w:left="12" w:right="2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</w:tr>
      <w:tr w:rsidR="009B4FB3" w14:paraId="7F09FBBE" w14:textId="77777777" w:rsidTr="009B4FB3">
        <w:trPr>
          <w:trHeight w:val="230"/>
        </w:trPr>
        <w:tc>
          <w:tcPr>
            <w:tcW w:w="2139" w:type="dxa"/>
          </w:tcPr>
          <w:p w14:paraId="0A7D5607" w14:textId="77777777" w:rsidR="009B4FB3" w:rsidRDefault="009B4FB3" w:rsidP="009B4FB3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Junio</w:t>
            </w:r>
          </w:p>
        </w:tc>
        <w:tc>
          <w:tcPr>
            <w:tcW w:w="2198" w:type="dxa"/>
          </w:tcPr>
          <w:p w14:paraId="055A04B1" w14:textId="77777777" w:rsidR="009B4FB3" w:rsidRDefault="009B4FB3" w:rsidP="009B4FB3">
            <w:pPr>
              <w:pStyle w:val="TableParagraph"/>
              <w:spacing w:line="210" w:lineRule="exact"/>
              <w:ind w:left="5"/>
              <w:rPr>
                <w:sz w:val="20"/>
              </w:rPr>
            </w:pPr>
            <w:r>
              <w:rPr>
                <w:spacing w:val="-5"/>
                <w:sz w:val="20"/>
              </w:rPr>
              <w:t>35</w:t>
            </w:r>
          </w:p>
        </w:tc>
        <w:tc>
          <w:tcPr>
            <w:tcW w:w="2237" w:type="dxa"/>
          </w:tcPr>
          <w:p w14:paraId="6972ABFA" w14:textId="77777777" w:rsidR="009B4FB3" w:rsidRDefault="009B4FB3" w:rsidP="009B4FB3">
            <w:pPr>
              <w:pStyle w:val="TableParagraph"/>
              <w:spacing w:line="210" w:lineRule="exact"/>
              <w:ind w:left="11" w:right="5"/>
              <w:rPr>
                <w:sz w:val="20"/>
              </w:rPr>
            </w:pPr>
            <w:r>
              <w:rPr>
                <w:spacing w:val="-5"/>
                <w:sz w:val="20"/>
              </w:rPr>
              <w:t>24</w:t>
            </w:r>
          </w:p>
        </w:tc>
        <w:tc>
          <w:tcPr>
            <w:tcW w:w="2256" w:type="dxa"/>
          </w:tcPr>
          <w:p w14:paraId="6F3C8011" w14:textId="77777777" w:rsidR="009B4FB3" w:rsidRDefault="009B4FB3" w:rsidP="009B4FB3">
            <w:pPr>
              <w:pStyle w:val="TableParagraph"/>
              <w:spacing w:line="210" w:lineRule="exact"/>
              <w:ind w:left="12" w:right="5"/>
              <w:rPr>
                <w:sz w:val="20"/>
              </w:rPr>
            </w:pPr>
            <w:r>
              <w:rPr>
                <w:spacing w:val="-5"/>
                <w:sz w:val="20"/>
              </w:rPr>
              <w:t>22</w:t>
            </w:r>
          </w:p>
        </w:tc>
      </w:tr>
      <w:tr w:rsidR="009B4FB3" w14:paraId="26EDD79C" w14:textId="77777777" w:rsidTr="009B4FB3">
        <w:trPr>
          <w:trHeight w:val="230"/>
        </w:trPr>
        <w:tc>
          <w:tcPr>
            <w:tcW w:w="2139" w:type="dxa"/>
          </w:tcPr>
          <w:p w14:paraId="3D0B93B2" w14:textId="77777777" w:rsidR="009B4FB3" w:rsidRDefault="009B4FB3" w:rsidP="009B4FB3">
            <w:pPr>
              <w:pStyle w:val="TableParagraph"/>
              <w:spacing w:line="210" w:lineRule="exact"/>
              <w:ind w:left="107"/>
              <w:rPr>
                <w:spacing w:val="-2"/>
                <w:sz w:val="20"/>
              </w:rPr>
            </w:pPr>
            <w:r>
              <w:rPr>
                <w:spacing w:val="-2"/>
                <w:sz w:val="20"/>
              </w:rPr>
              <w:t>Julio</w:t>
            </w:r>
          </w:p>
        </w:tc>
        <w:tc>
          <w:tcPr>
            <w:tcW w:w="2198" w:type="dxa"/>
          </w:tcPr>
          <w:p w14:paraId="002DEE42" w14:textId="77777777" w:rsidR="009B4FB3" w:rsidRDefault="009B4FB3" w:rsidP="009B4FB3">
            <w:pPr>
              <w:pStyle w:val="TableParagraph"/>
              <w:spacing w:line="210" w:lineRule="exact"/>
              <w:ind w:left="5"/>
              <w:rPr>
                <w:spacing w:val="-5"/>
                <w:sz w:val="20"/>
              </w:rPr>
            </w:pPr>
            <w:r>
              <w:rPr>
                <w:spacing w:val="-5"/>
                <w:sz w:val="20"/>
              </w:rPr>
              <w:t>19</w:t>
            </w:r>
          </w:p>
        </w:tc>
        <w:tc>
          <w:tcPr>
            <w:tcW w:w="2237" w:type="dxa"/>
          </w:tcPr>
          <w:p w14:paraId="7D19FE3D" w14:textId="77777777" w:rsidR="009B4FB3" w:rsidRDefault="009B4FB3" w:rsidP="009B4FB3">
            <w:pPr>
              <w:pStyle w:val="TableParagraph"/>
              <w:spacing w:line="210" w:lineRule="exact"/>
              <w:ind w:left="11" w:right="5"/>
              <w:rPr>
                <w:spacing w:val="-5"/>
                <w:sz w:val="20"/>
              </w:rPr>
            </w:pPr>
            <w:r>
              <w:rPr>
                <w:spacing w:val="-5"/>
                <w:sz w:val="20"/>
              </w:rPr>
              <w:t>39</w:t>
            </w:r>
          </w:p>
        </w:tc>
        <w:tc>
          <w:tcPr>
            <w:tcW w:w="2256" w:type="dxa"/>
          </w:tcPr>
          <w:p w14:paraId="693B6711" w14:textId="77777777" w:rsidR="009B4FB3" w:rsidRDefault="009B4FB3" w:rsidP="009B4FB3">
            <w:pPr>
              <w:pStyle w:val="TableParagraph"/>
              <w:spacing w:line="210" w:lineRule="exact"/>
              <w:ind w:left="12" w:right="5"/>
              <w:rPr>
                <w:spacing w:val="-5"/>
                <w:sz w:val="20"/>
              </w:rPr>
            </w:pPr>
            <w:r>
              <w:rPr>
                <w:spacing w:val="-5"/>
                <w:sz w:val="20"/>
              </w:rPr>
              <w:t>-</w:t>
            </w:r>
          </w:p>
        </w:tc>
      </w:tr>
      <w:tr w:rsidR="009B4FB3" w14:paraId="04E4658E" w14:textId="77777777" w:rsidTr="009B4FB3">
        <w:trPr>
          <w:trHeight w:val="230"/>
        </w:trPr>
        <w:tc>
          <w:tcPr>
            <w:tcW w:w="2139" w:type="dxa"/>
          </w:tcPr>
          <w:p w14:paraId="0D754CBF" w14:textId="77777777" w:rsidR="009B4FB3" w:rsidRDefault="009B4FB3" w:rsidP="009B4FB3">
            <w:pPr>
              <w:pStyle w:val="TableParagraph"/>
              <w:spacing w:line="210" w:lineRule="exact"/>
              <w:ind w:left="107"/>
              <w:rPr>
                <w:spacing w:val="-2"/>
                <w:sz w:val="20"/>
              </w:rPr>
            </w:pPr>
            <w:r>
              <w:rPr>
                <w:spacing w:val="-2"/>
                <w:sz w:val="20"/>
              </w:rPr>
              <w:t>Agosto</w:t>
            </w:r>
          </w:p>
        </w:tc>
        <w:tc>
          <w:tcPr>
            <w:tcW w:w="2198" w:type="dxa"/>
          </w:tcPr>
          <w:p w14:paraId="680E0364" w14:textId="77777777" w:rsidR="009B4FB3" w:rsidRDefault="009B4FB3" w:rsidP="009B4FB3">
            <w:pPr>
              <w:pStyle w:val="TableParagraph"/>
              <w:spacing w:line="210" w:lineRule="exact"/>
              <w:ind w:left="5"/>
              <w:rPr>
                <w:spacing w:val="-5"/>
                <w:sz w:val="20"/>
              </w:rPr>
            </w:pPr>
            <w:r>
              <w:rPr>
                <w:spacing w:val="-5"/>
                <w:sz w:val="20"/>
              </w:rPr>
              <w:t>11</w:t>
            </w:r>
          </w:p>
        </w:tc>
        <w:tc>
          <w:tcPr>
            <w:tcW w:w="2237" w:type="dxa"/>
          </w:tcPr>
          <w:p w14:paraId="7CA50285" w14:textId="77777777" w:rsidR="009B4FB3" w:rsidRDefault="009B4FB3" w:rsidP="009B4FB3">
            <w:pPr>
              <w:pStyle w:val="TableParagraph"/>
              <w:spacing w:line="210" w:lineRule="exact"/>
              <w:ind w:left="11" w:right="5"/>
              <w:rPr>
                <w:spacing w:val="-5"/>
                <w:sz w:val="20"/>
              </w:rPr>
            </w:pPr>
            <w:r>
              <w:rPr>
                <w:spacing w:val="-5"/>
                <w:sz w:val="20"/>
              </w:rPr>
              <w:t>15</w:t>
            </w:r>
          </w:p>
        </w:tc>
        <w:tc>
          <w:tcPr>
            <w:tcW w:w="2256" w:type="dxa"/>
          </w:tcPr>
          <w:p w14:paraId="615E976F" w14:textId="77777777" w:rsidR="009B4FB3" w:rsidRDefault="009B4FB3" w:rsidP="009B4FB3">
            <w:pPr>
              <w:pStyle w:val="TableParagraph"/>
              <w:spacing w:line="210" w:lineRule="exact"/>
              <w:ind w:left="12" w:right="5"/>
              <w:rPr>
                <w:spacing w:val="-5"/>
                <w:sz w:val="20"/>
              </w:rPr>
            </w:pPr>
            <w:r>
              <w:rPr>
                <w:spacing w:val="-5"/>
                <w:sz w:val="20"/>
              </w:rPr>
              <w:t>26</w:t>
            </w:r>
          </w:p>
        </w:tc>
      </w:tr>
      <w:tr w:rsidR="009B4FB3" w14:paraId="4A01ACEC" w14:textId="77777777" w:rsidTr="009B4FB3">
        <w:trPr>
          <w:trHeight w:val="230"/>
        </w:trPr>
        <w:tc>
          <w:tcPr>
            <w:tcW w:w="2139" w:type="dxa"/>
          </w:tcPr>
          <w:p w14:paraId="49189F19" w14:textId="77777777" w:rsidR="009B4FB3" w:rsidRDefault="009B4FB3" w:rsidP="009B4FB3">
            <w:pPr>
              <w:pStyle w:val="TableParagraph"/>
              <w:spacing w:line="210" w:lineRule="exact"/>
              <w:ind w:left="107"/>
              <w:rPr>
                <w:spacing w:val="-2"/>
                <w:sz w:val="20"/>
              </w:rPr>
            </w:pPr>
            <w:r>
              <w:rPr>
                <w:spacing w:val="-2"/>
                <w:sz w:val="20"/>
              </w:rPr>
              <w:t>Septiembre</w:t>
            </w:r>
          </w:p>
        </w:tc>
        <w:tc>
          <w:tcPr>
            <w:tcW w:w="2198" w:type="dxa"/>
          </w:tcPr>
          <w:p w14:paraId="509C69DB" w14:textId="77777777" w:rsidR="009B4FB3" w:rsidRDefault="009B4FB3" w:rsidP="009B4FB3">
            <w:pPr>
              <w:pStyle w:val="TableParagraph"/>
              <w:spacing w:line="210" w:lineRule="exact"/>
              <w:ind w:left="5"/>
              <w:rPr>
                <w:spacing w:val="-5"/>
                <w:sz w:val="20"/>
              </w:rPr>
            </w:pPr>
            <w:r>
              <w:rPr>
                <w:spacing w:val="-5"/>
                <w:sz w:val="20"/>
              </w:rPr>
              <w:t>36</w:t>
            </w:r>
          </w:p>
        </w:tc>
        <w:tc>
          <w:tcPr>
            <w:tcW w:w="2237" w:type="dxa"/>
          </w:tcPr>
          <w:p w14:paraId="1B95E65B" w14:textId="77777777" w:rsidR="009B4FB3" w:rsidRDefault="009B4FB3" w:rsidP="009B4FB3">
            <w:pPr>
              <w:pStyle w:val="TableParagraph"/>
              <w:spacing w:line="210" w:lineRule="exact"/>
              <w:ind w:left="11" w:right="5"/>
              <w:rPr>
                <w:spacing w:val="-5"/>
                <w:sz w:val="20"/>
              </w:rPr>
            </w:pPr>
            <w:r>
              <w:rPr>
                <w:spacing w:val="-5"/>
                <w:sz w:val="20"/>
              </w:rPr>
              <w:t>26</w:t>
            </w:r>
          </w:p>
        </w:tc>
        <w:tc>
          <w:tcPr>
            <w:tcW w:w="2256" w:type="dxa"/>
          </w:tcPr>
          <w:p w14:paraId="60B2E4D5" w14:textId="77777777" w:rsidR="009B4FB3" w:rsidRDefault="009B4FB3" w:rsidP="009B4FB3">
            <w:pPr>
              <w:pStyle w:val="TableParagraph"/>
              <w:spacing w:line="210" w:lineRule="exact"/>
              <w:ind w:left="12" w:right="5"/>
              <w:rPr>
                <w:spacing w:val="-5"/>
                <w:sz w:val="20"/>
              </w:rPr>
            </w:pPr>
            <w:r>
              <w:rPr>
                <w:spacing w:val="-5"/>
                <w:sz w:val="20"/>
              </w:rPr>
              <w:t>24</w:t>
            </w:r>
          </w:p>
        </w:tc>
      </w:tr>
      <w:tr w:rsidR="009B4FB3" w14:paraId="4A7AAA3E" w14:textId="77777777" w:rsidTr="009B4FB3">
        <w:trPr>
          <w:trHeight w:val="230"/>
        </w:trPr>
        <w:tc>
          <w:tcPr>
            <w:tcW w:w="2139" w:type="dxa"/>
          </w:tcPr>
          <w:p w14:paraId="3D53C901" w14:textId="77777777" w:rsidR="009B4FB3" w:rsidRDefault="009B4FB3" w:rsidP="009B4FB3">
            <w:pPr>
              <w:pStyle w:val="TableParagraph"/>
              <w:spacing w:line="210" w:lineRule="exact"/>
              <w:ind w:left="107"/>
              <w:rPr>
                <w:spacing w:val="-2"/>
                <w:sz w:val="20"/>
              </w:rPr>
            </w:pPr>
            <w:r>
              <w:rPr>
                <w:spacing w:val="-2"/>
                <w:sz w:val="20"/>
              </w:rPr>
              <w:t>Octubre</w:t>
            </w:r>
          </w:p>
        </w:tc>
        <w:tc>
          <w:tcPr>
            <w:tcW w:w="2198" w:type="dxa"/>
          </w:tcPr>
          <w:p w14:paraId="5252FB16" w14:textId="77777777" w:rsidR="009B4FB3" w:rsidRDefault="009B4FB3" w:rsidP="009B4FB3">
            <w:pPr>
              <w:pStyle w:val="TableParagraph"/>
              <w:spacing w:line="210" w:lineRule="exact"/>
              <w:ind w:left="5"/>
              <w:rPr>
                <w:spacing w:val="-5"/>
                <w:sz w:val="20"/>
              </w:rPr>
            </w:pPr>
            <w:r>
              <w:rPr>
                <w:spacing w:val="-5"/>
                <w:sz w:val="20"/>
              </w:rPr>
              <w:t>32</w:t>
            </w:r>
          </w:p>
        </w:tc>
        <w:tc>
          <w:tcPr>
            <w:tcW w:w="2237" w:type="dxa"/>
          </w:tcPr>
          <w:p w14:paraId="54775F05" w14:textId="77777777" w:rsidR="009B4FB3" w:rsidRDefault="009B4FB3" w:rsidP="009B4FB3">
            <w:pPr>
              <w:pStyle w:val="TableParagraph"/>
              <w:spacing w:line="210" w:lineRule="exact"/>
              <w:ind w:left="11" w:right="5"/>
              <w:rPr>
                <w:spacing w:val="-5"/>
                <w:sz w:val="20"/>
              </w:rPr>
            </w:pPr>
            <w:r>
              <w:rPr>
                <w:spacing w:val="-5"/>
                <w:sz w:val="20"/>
              </w:rPr>
              <w:t>17</w:t>
            </w:r>
          </w:p>
        </w:tc>
        <w:tc>
          <w:tcPr>
            <w:tcW w:w="2256" w:type="dxa"/>
          </w:tcPr>
          <w:p w14:paraId="02852F77" w14:textId="77777777" w:rsidR="009B4FB3" w:rsidRDefault="009B4FB3" w:rsidP="009B4FB3">
            <w:pPr>
              <w:pStyle w:val="TableParagraph"/>
              <w:spacing w:line="210" w:lineRule="exact"/>
              <w:ind w:left="12" w:right="5"/>
              <w:rPr>
                <w:spacing w:val="-5"/>
                <w:sz w:val="20"/>
              </w:rPr>
            </w:pPr>
            <w:r>
              <w:rPr>
                <w:spacing w:val="-5"/>
                <w:sz w:val="20"/>
              </w:rPr>
              <w:t>-</w:t>
            </w:r>
          </w:p>
        </w:tc>
      </w:tr>
      <w:tr w:rsidR="009B4FB3" w14:paraId="773FE9AB" w14:textId="77777777" w:rsidTr="009B4FB3">
        <w:trPr>
          <w:trHeight w:val="230"/>
        </w:trPr>
        <w:tc>
          <w:tcPr>
            <w:tcW w:w="2139" w:type="dxa"/>
          </w:tcPr>
          <w:p w14:paraId="5EE1E756" w14:textId="77777777" w:rsidR="009B4FB3" w:rsidRDefault="009B4FB3" w:rsidP="009B4FB3">
            <w:pPr>
              <w:pStyle w:val="TableParagraph"/>
              <w:spacing w:line="210" w:lineRule="exact"/>
              <w:ind w:left="107"/>
              <w:rPr>
                <w:spacing w:val="-2"/>
                <w:sz w:val="20"/>
              </w:rPr>
            </w:pPr>
            <w:r>
              <w:rPr>
                <w:spacing w:val="-2"/>
                <w:sz w:val="20"/>
              </w:rPr>
              <w:t>Noviembre</w:t>
            </w:r>
          </w:p>
        </w:tc>
        <w:tc>
          <w:tcPr>
            <w:tcW w:w="2198" w:type="dxa"/>
          </w:tcPr>
          <w:p w14:paraId="1B74C4C8" w14:textId="77777777" w:rsidR="009B4FB3" w:rsidRDefault="009B4FB3" w:rsidP="009B4FB3">
            <w:pPr>
              <w:pStyle w:val="TableParagraph"/>
              <w:spacing w:line="210" w:lineRule="exact"/>
              <w:ind w:left="5"/>
              <w:rPr>
                <w:spacing w:val="-5"/>
                <w:sz w:val="20"/>
              </w:rPr>
            </w:pPr>
            <w:r>
              <w:rPr>
                <w:spacing w:val="-5"/>
                <w:sz w:val="20"/>
              </w:rPr>
              <w:t>12</w:t>
            </w:r>
          </w:p>
        </w:tc>
        <w:tc>
          <w:tcPr>
            <w:tcW w:w="2237" w:type="dxa"/>
          </w:tcPr>
          <w:p w14:paraId="69ADEDC4" w14:textId="77777777" w:rsidR="009B4FB3" w:rsidRDefault="009B4FB3" w:rsidP="009B4FB3">
            <w:pPr>
              <w:pStyle w:val="TableParagraph"/>
              <w:spacing w:line="210" w:lineRule="exact"/>
              <w:ind w:left="11" w:right="5"/>
              <w:rPr>
                <w:spacing w:val="-5"/>
                <w:sz w:val="20"/>
              </w:rPr>
            </w:pPr>
            <w:r>
              <w:rPr>
                <w:spacing w:val="-5"/>
                <w:sz w:val="20"/>
              </w:rPr>
              <w:t>21</w:t>
            </w:r>
          </w:p>
        </w:tc>
        <w:tc>
          <w:tcPr>
            <w:tcW w:w="2256" w:type="dxa"/>
          </w:tcPr>
          <w:p w14:paraId="5087727C" w14:textId="77777777" w:rsidR="009B4FB3" w:rsidRDefault="009B4FB3" w:rsidP="009B4FB3">
            <w:pPr>
              <w:pStyle w:val="TableParagraph"/>
              <w:spacing w:line="210" w:lineRule="exact"/>
              <w:ind w:left="12" w:right="5"/>
              <w:rPr>
                <w:spacing w:val="-5"/>
                <w:sz w:val="20"/>
              </w:rPr>
            </w:pPr>
            <w:r>
              <w:rPr>
                <w:spacing w:val="-5"/>
                <w:sz w:val="20"/>
              </w:rPr>
              <w:t>17</w:t>
            </w:r>
          </w:p>
        </w:tc>
      </w:tr>
      <w:tr w:rsidR="009B4FB3" w14:paraId="141B9E9C" w14:textId="77777777" w:rsidTr="009B4FB3">
        <w:trPr>
          <w:trHeight w:val="230"/>
        </w:trPr>
        <w:tc>
          <w:tcPr>
            <w:tcW w:w="2139" w:type="dxa"/>
          </w:tcPr>
          <w:p w14:paraId="69F4312A" w14:textId="77777777" w:rsidR="009B4FB3" w:rsidRDefault="009B4FB3" w:rsidP="009B4FB3">
            <w:pPr>
              <w:pStyle w:val="TableParagraph"/>
              <w:spacing w:line="210" w:lineRule="exact"/>
              <w:ind w:left="107"/>
              <w:rPr>
                <w:spacing w:val="-2"/>
                <w:sz w:val="20"/>
              </w:rPr>
            </w:pPr>
            <w:r>
              <w:rPr>
                <w:spacing w:val="-2"/>
                <w:sz w:val="20"/>
              </w:rPr>
              <w:t>Diciembre</w:t>
            </w:r>
          </w:p>
        </w:tc>
        <w:tc>
          <w:tcPr>
            <w:tcW w:w="2198" w:type="dxa"/>
          </w:tcPr>
          <w:p w14:paraId="580F15C3" w14:textId="77777777" w:rsidR="009B4FB3" w:rsidRDefault="009B4FB3" w:rsidP="009B4FB3">
            <w:pPr>
              <w:pStyle w:val="TableParagraph"/>
              <w:spacing w:line="210" w:lineRule="exact"/>
              <w:ind w:left="5"/>
              <w:rPr>
                <w:spacing w:val="-5"/>
                <w:sz w:val="20"/>
              </w:rPr>
            </w:pPr>
            <w:r>
              <w:rPr>
                <w:spacing w:val="-5"/>
                <w:sz w:val="20"/>
              </w:rPr>
              <w:t>30</w:t>
            </w:r>
          </w:p>
        </w:tc>
        <w:tc>
          <w:tcPr>
            <w:tcW w:w="2237" w:type="dxa"/>
          </w:tcPr>
          <w:p w14:paraId="55C2BD32" w14:textId="77777777" w:rsidR="009B4FB3" w:rsidRDefault="009B4FB3" w:rsidP="009B4FB3">
            <w:pPr>
              <w:pStyle w:val="TableParagraph"/>
              <w:spacing w:line="210" w:lineRule="exact"/>
              <w:ind w:left="11" w:right="5"/>
              <w:rPr>
                <w:spacing w:val="-5"/>
                <w:sz w:val="20"/>
              </w:rPr>
            </w:pPr>
            <w:r>
              <w:rPr>
                <w:spacing w:val="-5"/>
                <w:sz w:val="20"/>
              </w:rPr>
              <w:t>28</w:t>
            </w:r>
          </w:p>
        </w:tc>
        <w:tc>
          <w:tcPr>
            <w:tcW w:w="2256" w:type="dxa"/>
          </w:tcPr>
          <w:p w14:paraId="2AE0FB76" w14:textId="77777777" w:rsidR="009B4FB3" w:rsidRDefault="009B4FB3" w:rsidP="009B4FB3">
            <w:pPr>
              <w:pStyle w:val="TableParagraph"/>
              <w:spacing w:line="210" w:lineRule="exact"/>
              <w:ind w:left="12" w:right="5"/>
              <w:rPr>
                <w:spacing w:val="-5"/>
                <w:sz w:val="20"/>
              </w:rPr>
            </w:pPr>
            <w:r>
              <w:rPr>
                <w:spacing w:val="-5"/>
                <w:sz w:val="20"/>
              </w:rPr>
              <w:t>21</w:t>
            </w:r>
          </w:p>
        </w:tc>
      </w:tr>
      <w:tr w:rsidR="009B4FB3" w14:paraId="6D94DE48" w14:textId="77777777" w:rsidTr="009B4FB3">
        <w:trPr>
          <w:trHeight w:val="230"/>
        </w:trPr>
        <w:tc>
          <w:tcPr>
            <w:tcW w:w="2139" w:type="dxa"/>
          </w:tcPr>
          <w:p w14:paraId="02A077C1" w14:textId="77777777" w:rsidR="009B4FB3" w:rsidRDefault="009B4FB3" w:rsidP="009B4FB3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Total</w:t>
            </w:r>
          </w:p>
        </w:tc>
        <w:tc>
          <w:tcPr>
            <w:tcW w:w="2198" w:type="dxa"/>
          </w:tcPr>
          <w:p w14:paraId="611ED99D" w14:textId="77777777" w:rsidR="009B4FB3" w:rsidRDefault="009B4FB3" w:rsidP="009B4FB3">
            <w:pPr>
              <w:pStyle w:val="TableParagraph"/>
              <w:spacing w:line="210" w:lineRule="exact"/>
              <w:ind w:left="5"/>
              <w:rPr>
                <w:sz w:val="20"/>
              </w:rPr>
            </w:pPr>
            <w:r>
              <w:rPr>
                <w:spacing w:val="-5"/>
                <w:sz w:val="20"/>
              </w:rPr>
              <w:t>235</w:t>
            </w:r>
          </w:p>
        </w:tc>
        <w:tc>
          <w:tcPr>
            <w:tcW w:w="2237" w:type="dxa"/>
          </w:tcPr>
          <w:p w14:paraId="778F4635" w14:textId="77777777" w:rsidR="009B4FB3" w:rsidRDefault="009B4FB3" w:rsidP="009B4FB3">
            <w:pPr>
              <w:pStyle w:val="TableParagraph"/>
              <w:spacing w:line="210" w:lineRule="exact"/>
              <w:ind w:left="11" w:right="5"/>
              <w:rPr>
                <w:sz w:val="20"/>
              </w:rPr>
            </w:pPr>
            <w:r>
              <w:rPr>
                <w:spacing w:val="-5"/>
                <w:sz w:val="20"/>
              </w:rPr>
              <w:t>227</w:t>
            </w:r>
          </w:p>
        </w:tc>
        <w:tc>
          <w:tcPr>
            <w:tcW w:w="2256" w:type="dxa"/>
          </w:tcPr>
          <w:p w14:paraId="4E855EDB" w14:textId="77777777" w:rsidR="009B4FB3" w:rsidRDefault="009B4FB3" w:rsidP="009B4FB3">
            <w:pPr>
              <w:pStyle w:val="TableParagraph"/>
              <w:spacing w:line="210" w:lineRule="exact"/>
              <w:ind w:left="12" w:right="5"/>
              <w:rPr>
                <w:sz w:val="20"/>
              </w:rPr>
            </w:pPr>
            <w:r>
              <w:rPr>
                <w:spacing w:val="-5"/>
                <w:sz w:val="20"/>
              </w:rPr>
              <w:t>118</w:t>
            </w:r>
          </w:p>
        </w:tc>
      </w:tr>
    </w:tbl>
    <w:p w14:paraId="14413C31" w14:textId="33F78650" w:rsidR="00865C8F" w:rsidRDefault="00865C8F" w:rsidP="00160386">
      <w:pPr>
        <w:ind w:left="705" w:hanging="705"/>
        <w:jc w:val="both"/>
        <w:rPr>
          <w:rFonts w:cs="Arial"/>
          <w:sz w:val="20"/>
          <w:lang w:val="es-MX"/>
        </w:rPr>
      </w:pPr>
    </w:p>
    <w:p w14:paraId="66051635" w14:textId="77777777" w:rsidR="008525DC" w:rsidRPr="00B93917" w:rsidRDefault="008525DC" w:rsidP="00160386">
      <w:pPr>
        <w:ind w:left="705" w:hanging="705"/>
        <w:jc w:val="both"/>
        <w:rPr>
          <w:rFonts w:cs="Arial"/>
          <w:sz w:val="20"/>
          <w:lang w:val="es-MX"/>
        </w:rPr>
      </w:pPr>
    </w:p>
    <w:p w14:paraId="7B83A9A0" w14:textId="0BA63883" w:rsidR="00D74ECB" w:rsidRPr="009B4FB3" w:rsidRDefault="007212FC" w:rsidP="007212FC">
      <w:pPr>
        <w:ind w:left="120"/>
        <w:jc w:val="both"/>
        <w:rPr>
          <w:rFonts w:cs="Arial"/>
          <w:b/>
          <w:i/>
          <w:sz w:val="22"/>
          <w:szCs w:val="22"/>
          <w:lang w:val="es-MX"/>
        </w:rPr>
      </w:pPr>
      <w:r w:rsidRPr="009B4FB3">
        <w:rPr>
          <w:rFonts w:cs="Arial"/>
          <w:b/>
          <w:i/>
          <w:sz w:val="22"/>
          <w:szCs w:val="22"/>
          <w:lang w:val="es-MX"/>
        </w:rPr>
        <w:t>1.4</w:t>
      </w:r>
      <w:r w:rsidR="0094228B" w:rsidRPr="009B4FB3">
        <w:rPr>
          <w:rFonts w:cs="Arial"/>
          <w:b/>
          <w:i/>
          <w:sz w:val="22"/>
          <w:szCs w:val="22"/>
          <w:lang w:val="es-MX"/>
        </w:rPr>
        <w:t>. Expedición</w:t>
      </w:r>
      <w:r w:rsidR="000D5E02" w:rsidRPr="009B4FB3">
        <w:rPr>
          <w:rFonts w:cs="Arial"/>
          <w:b/>
          <w:i/>
          <w:sz w:val="22"/>
          <w:szCs w:val="22"/>
          <w:lang w:val="es-MX"/>
        </w:rPr>
        <w:t xml:space="preserve"> </w:t>
      </w:r>
      <w:r w:rsidR="00B96424" w:rsidRPr="009B4FB3">
        <w:rPr>
          <w:rFonts w:cs="Arial"/>
          <w:b/>
          <w:i/>
          <w:sz w:val="22"/>
          <w:szCs w:val="22"/>
          <w:lang w:val="es-MX"/>
        </w:rPr>
        <w:t>de certificaciones de asistencia de los Honorables Concejales</w:t>
      </w:r>
      <w:r w:rsidR="00B82EAA" w:rsidRPr="009B4FB3">
        <w:rPr>
          <w:rFonts w:cs="Arial"/>
          <w:b/>
          <w:i/>
          <w:sz w:val="22"/>
          <w:szCs w:val="22"/>
          <w:lang w:val="es-MX"/>
        </w:rPr>
        <w:t xml:space="preserve"> </w:t>
      </w:r>
      <w:r w:rsidR="00B96424" w:rsidRPr="009B4FB3">
        <w:rPr>
          <w:rFonts w:cs="Arial"/>
          <w:b/>
          <w:i/>
          <w:sz w:val="22"/>
          <w:szCs w:val="22"/>
          <w:lang w:val="es-MX"/>
        </w:rPr>
        <w:t>a las sesiones</w:t>
      </w:r>
    </w:p>
    <w:p w14:paraId="050F53B8" w14:textId="77777777" w:rsidR="00D74ECB" w:rsidRDefault="00D74ECB" w:rsidP="00160386">
      <w:pPr>
        <w:jc w:val="both"/>
        <w:rPr>
          <w:rFonts w:cs="Arial"/>
          <w:sz w:val="20"/>
          <w:lang w:val="es-MX"/>
        </w:rPr>
      </w:pPr>
    </w:p>
    <w:p w14:paraId="54399980" w14:textId="5302B6D6" w:rsidR="00293B12" w:rsidRPr="009B4FB3" w:rsidRDefault="009B4FB3" w:rsidP="009B4FB3">
      <w:pPr>
        <w:jc w:val="both"/>
        <w:rPr>
          <w:rFonts w:cs="Arial"/>
          <w:sz w:val="22"/>
          <w:lang w:val="es-MX"/>
        </w:rPr>
      </w:pPr>
      <w:r w:rsidRPr="009B4FB3">
        <w:rPr>
          <w:rFonts w:cs="Arial"/>
          <w:sz w:val="22"/>
          <w:lang w:val="es-MX"/>
        </w:rPr>
        <w:t>En concordancia con el artículo 25 numeral 7° del Acuerdo 741 de 2019 (Reglamento Interno del Concejo de Bogotá, D.C.); el Subsecretario de Despacho expidió, doce (12) certificaciones de los Honorables Concejales, así</w:t>
      </w:r>
    </w:p>
    <w:p w14:paraId="62598814" w14:textId="2A2D101A" w:rsidR="00461143" w:rsidRDefault="00461143" w:rsidP="0057113A">
      <w:pPr>
        <w:rPr>
          <w:rFonts w:cs="Arial"/>
          <w:sz w:val="20"/>
          <w:lang w:val="es-MX"/>
        </w:rPr>
      </w:pPr>
    </w:p>
    <w:p w14:paraId="1DCF7F8D" w14:textId="4903848A" w:rsidR="009B4FB3" w:rsidRDefault="009B4FB3" w:rsidP="0057113A">
      <w:pPr>
        <w:rPr>
          <w:rFonts w:cs="Arial"/>
          <w:sz w:val="20"/>
          <w:lang w:val="es-MX"/>
        </w:rPr>
      </w:pPr>
    </w:p>
    <w:p w14:paraId="27006FD6" w14:textId="56CF2614" w:rsidR="009B4FB3" w:rsidRDefault="009B4FB3" w:rsidP="0057113A">
      <w:pPr>
        <w:rPr>
          <w:rFonts w:cs="Arial"/>
          <w:sz w:val="20"/>
          <w:lang w:val="es-MX"/>
        </w:rPr>
      </w:pPr>
    </w:p>
    <w:p w14:paraId="63F4B617" w14:textId="3DFA6E9E" w:rsidR="009B4FB3" w:rsidRDefault="009B4FB3" w:rsidP="0057113A">
      <w:pPr>
        <w:rPr>
          <w:rFonts w:cs="Arial"/>
          <w:sz w:val="20"/>
          <w:lang w:val="es-MX"/>
        </w:rPr>
      </w:pPr>
    </w:p>
    <w:p w14:paraId="4B726A35" w14:textId="77777777" w:rsidR="009B4FB3" w:rsidRPr="00B93917" w:rsidRDefault="009B4FB3" w:rsidP="0057113A">
      <w:pPr>
        <w:rPr>
          <w:rFonts w:cs="Arial"/>
          <w:sz w:val="20"/>
          <w:lang w:val="es-MX"/>
        </w:rPr>
      </w:pPr>
    </w:p>
    <w:tbl>
      <w:tblPr>
        <w:tblStyle w:val="Tablaconcuadrcula"/>
        <w:tblW w:w="8831" w:type="dxa"/>
        <w:tblLayout w:type="fixed"/>
        <w:tblLook w:val="01E0" w:firstRow="1" w:lastRow="1" w:firstColumn="1" w:lastColumn="1" w:noHBand="0" w:noVBand="0"/>
      </w:tblPr>
      <w:tblGrid>
        <w:gridCol w:w="3256"/>
        <w:gridCol w:w="1984"/>
        <w:gridCol w:w="3591"/>
      </w:tblGrid>
      <w:tr w:rsidR="009B4FB3" w14:paraId="14D0A3DE" w14:textId="77777777" w:rsidTr="009B4FB3">
        <w:trPr>
          <w:trHeight w:val="918"/>
        </w:trPr>
        <w:tc>
          <w:tcPr>
            <w:tcW w:w="3256" w:type="dxa"/>
          </w:tcPr>
          <w:p w14:paraId="65BB6E78" w14:textId="77777777" w:rsidR="009B4FB3" w:rsidRDefault="009B4FB3" w:rsidP="009B4FB3">
            <w:pPr>
              <w:pStyle w:val="TableParagraph"/>
              <w:spacing w:before="227"/>
              <w:ind w:left="878" w:right="574" w:hanging="293"/>
              <w:rPr>
                <w:sz w:val="20"/>
              </w:rPr>
            </w:pPr>
            <w:r>
              <w:rPr>
                <w:sz w:val="20"/>
              </w:rPr>
              <w:t>Mes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Expedición </w:t>
            </w:r>
            <w:r>
              <w:rPr>
                <w:spacing w:val="-2"/>
                <w:sz w:val="20"/>
              </w:rPr>
              <w:t>Certificación</w:t>
            </w:r>
          </w:p>
        </w:tc>
        <w:tc>
          <w:tcPr>
            <w:tcW w:w="1984" w:type="dxa"/>
          </w:tcPr>
          <w:p w14:paraId="6289DBFD" w14:textId="77777777" w:rsidR="009B4FB3" w:rsidRDefault="009B4FB3" w:rsidP="009B4FB3">
            <w:pPr>
              <w:pStyle w:val="TableParagraph"/>
              <w:spacing w:before="227"/>
              <w:ind w:left="37" w:right="31"/>
              <w:rPr>
                <w:sz w:val="20"/>
              </w:rPr>
            </w:pPr>
            <w:r>
              <w:rPr>
                <w:sz w:val="20"/>
              </w:rPr>
              <w:t>No.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Oficio</w:t>
            </w:r>
          </w:p>
        </w:tc>
        <w:tc>
          <w:tcPr>
            <w:tcW w:w="3591" w:type="dxa"/>
          </w:tcPr>
          <w:p w14:paraId="5DC9766A" w14:textId="77777777" w:rsidR="009B4FB3" w:rsidRDefault="009B4FB3" w:rsidP="009B4FB3">
            <w:pPr>
              <w:pStyle w:val="TableParagraph"/>
              <w:spacing w:before="227"/>
              <w:ind w:left="1199" w:hanging="963"/>
              <w:rPr>
                <w:sz w:val="20"/>
              </w:rPr>
            </w:pPr>
            <w:r>
              <w:rPr>
                <w:sz w:val="20"/>
              </w:rPr>
              <w:t>Fecha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Radicación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 xml:space="preserve">Secretaría </w:t>
            </w:r>
            <w:r>
              <w:rPr>
                <w:spacing w:val="-2"/>
                <w:sz w:val="20"/>
              </w:rPr>
              <w:t>General</w:t>
            </w:r>
          </w:p>
        </w:tc>
      </w:tr>
      <w:tr w:rsidR="009B4FB3" w14:paraId="2626F839" w14:textId="77777777" w:rsidTr="009B4FB3">
        <w:trPr>
          <w:trHeight w:val="229"/>
        </w:trPr>
        <w:tc>
          <w:tcPr>
            <w:tcW w:w="3256" w:type="dxa"/>
          </w:tcPr>
          <w:p w14:paraId="232B2995" w14:textId="77777777" w:rsidR="009B4FB3" w:rsidRPr="00C53D7F" w:rsidRDefault="009B4FB3" w:rsidP="009B4FB3">
            <w:pPr>
              <w:pStyle w:val="TableParagraph"/>
              <w:spacing w:line="210" w:lineRule="exact"/>
              <w:ind w:left="7" w:right="3"/>
              <w:rPr>
                <w:b/>
                <w:sz w:val="20"/>
              </w:rPr>
            </w:pPr>
            <w:r w:rsidRPr="00C53D7F">
              <w:rPr>
                <w:spacing w:val="-4"/>
                <w:sz w:val="20"/>
              </w:rPr>
              <w:t>Enero</w:t>
            </w:r>
          </w:p>
        </w:tc>
        <w:tc>
          <w:tcPr>
            <w:tcW w:w="1984" w:type="dxa"/>
          </w:tcPr>
          <w:p w14:paraId="49E6F9DE" w14:textId="77777777" w:rsidR="009B4FB3" w:rsidRDefault="009B4FB3" w:rsidP="009B4FB3">
            <w:pPr>
              <w:pStyle w:val="TableParagraph"/>
              <w:spacing w:line="210" w:lineRule="exact"/>
              <w:ind w:left="7" w:right="38"/>
              <w:rPr>
                <w:sz w:val="20"/>
              </w:rPr>
            </w:pPr>
            <w:r>
              <w:rPr>
                <w:spacing w:val="-2"/>
                <w:sz w:val="20"/>
              </w:rPr>
              <w:t>IE1877</w:t>
            </w:r>
          </w:p>
        </w:tc>
        <w:tc>
          <w:tcPr>
            <w:tcW w:w="3591" w:type="dxa"/>
          </w:tcPr>
          <w:p w14:paraId="3D0C9117" w14:textId="77777777" w:rsidR="009B4FB3" w:rsidRPr="00C53D7F" w:rsidRDefault="009B4FB3" w:rsidP="009B4FB3">
            <w:pPr>
              <w:pStyle w:val="TableParagraph"/>
              <w:spacing w:line="210" w:lineRule="exact"/>
              <w:ind w:left="7"/>
              <w:rPr>
                <w:b/>
                <w:sz w:val="20"/>
              </w:rPr>
            </w:pPr>
            <w:r w:rsidRPr="00C53D7F">
              <w:rPr>
                <w:spacing w:val="-2"/>
                <w:sz w:val="20"/>
              </w:rPr>
              <w:t>29-01-</w:t>
            </w:r>
            <w:r w:rsidRPr="00C53D7F">
              <w:rPr>
                <w:spacing w:val="-4"/>
                <w:sz w:val="20"/>
              </w:rPr>
              <w:t>2024</w:t>
            </w:r>
          </w:p>
        </w:tc>
      </w:tr>
      <w:tr w:rsidR="009B4FB3" w14:paraId="0D7DEEB9" w14:textId="77777777" w:rsidTr="009B4FB3">
        <w:trPr>
          <w:trHeight w:val="230"/>
        </w:trPr>
        <w:tc>
          <w:tcPr>
            <w:tcW w:w="3256" w:type="dxa"/>
          </w:tcPr>
          <w:p w14:paraId="400D6684" w14:textId="77777777" w:rsidR="009B4FB3" w:rsidRPr="00C53D7F" w:rsidRDefault="009B4FB3" w:rsidP="009B4FB3">
            <w:pPr>
              <w:pStyle w:val="TableParagraph"/>
              <w:spacing w:line="210" w:lineRule="exact"/>
              <w:ind w:left="7" w:right="4"/>
              <w:rPr>
                <w:b/>
                <w:sz w:val="20"/>
              </w:rPr>
            </w:pPr>
            <w:r w:rsidRPr="00C53D7F">
              <w:rPr>
                <w:spacing w:val="-2"/>
                <w:sz w:val="20"/>
              </w:rPr>
              <w:t>Febrero</w:t>
            </w:r>
          </w:p>
        </w:tc>
        <w:tc>
          <w:tcPr>
            <w:tcW w:w="1984" w:type="dxa"/>
          </w:tcPr>
          <w:p w14:paraId="5D22BE8D" w14:textId="77777777" w:rsidR="009B4FB3" w:rsidRDefault="009B4FB3" w:rsidP="009B4FB3">
            <w:pPr>
              <w:pStyle w:val="TableParagraph"/>
              <w:spacing w:line="210" w:lineRule="exact"/>
              <w:ind w:left="38" w:right="31"/>
              <w:rPr>
                <w:sz w:val="20"/>
              </w:rPr>
            </w:pPr>
            <w:r>
              <w:rPr>
                <w:spacing w:val="-2"/>
                <w:sz w:val="20"/>
              </w:rPr>
              <w:t>IE4270</w:t>
            </w:r>
          </w:p>
        </w:tc>
        <w:tc>
          <w:tcPr>
            <w:tcW w:w="3591" w:type="dxa"/>
          </w:tcPr>
          <w:p w14:paraId="18F516F2" w14:textId="77777777" w:rsidR="009B4FB3" w:rsidRPr="00C53D7F" w:rsidRDefault="009B4FB3" w:rsidP="009B4FB3">
            <w:pPr>
              <w:pStyle w:val="TableParagraph"/>
              <w:spacing w:line="210" w:lineRule="exact"/>
              <w:ind w:left="7"/>
              <w:rPr>
                <w:b/>
                <w:sz w:val="20"/>
              </w:rPr>
            </w:pPr>
            <w:r w:rsidRPr="00C53D7F">
              <w:rPr>
                <w:spacing w:val="-2"/>
                <w:sz w:val="20"/>
              </w:rPr>
              <w:t>29-02-</w:t>
            </w:r>
            <w:r w:rsidRPr="00C53D7F">
              <w:rPr>
                <w:spacing w:val="-4"/>
                <w:sz w:val="20"/>
              </w:rPr>
              <w:t>2024</w:t>
            </w:r>
          </w:p>
        </w:tc>
      </w:tr>
      <w:tr w:rsidR="009B4FB3" w14:paraId="427A017F" w14:textId="77777777" w:rsidTr="009B4FB3">
        <w:trPr>
          <w:trHeight w:val="230"/>
        </w:trPr>
        <w:tc>
          <w:tcPr>
            <w:tcW w:w="3256" w:type="dxa"/>
          </w:tcPr>
          <w:p w14:paraId="333BFA83" w14:textId="77777777" w:rsidR="009B4FB3" w:rsidRPr="00C53D7F" w:rsidRDefault="009B4FB3" w:rsidP="009B4FB3">
            <w:pPr>
              <w:pStyle w:val="TableParagraph"/>
              <w:spacing w:line="210" w:lineRule="exact"/>
              <w:ind w:left="7" w:right="3"/>
              <w:rPr>
                <w:b/>
                <w:sz w:val="20"/>
              </w:rPr>
            </w:pPr>
            <w:r w:rsidRPr="00C53D7F">
              <w:rPr>
                <w:spacing w:val="-2"/>
                <w:sz w:val="20"/>
              </w:rPr>
              <w:t>Marzo</w:t>
            </w:r>
          </w:p>
        </w:tc>
        <w:tc>
          <w:tcPr>
            <w:tcW w:w="1984" w:type="dxa"/>
          </w:tcPr>
          <w:p w14:paraId="1F063C1F" w14:textId="77777777" w:rsidR="009B4FB3" w:rsidRDefault="009B4FB3" w:rsidP="009B4FB3">
            <w:pPr>
              <w:pStyle w:val="TableParagraph"/>
              <w:spacing w:line="210" w:lineRule="exact"/>
              <w:ind w:left="38" w:right="31"/>
              <w:rPr>
                <w:sz w:val="20"/>
              </w:rPr>
            </w:pPr>
            <w:r>
              <w:rPr>
                <w:spacing w:val="-2"/>
                <w:sz w:val="20"/>
              </w:rPr>
              <w:t>IE5732</w:t>
            </w:r>
          </w:p>
        </w:tc>
        <w:tc>
          <w:tcPr>
            <w:tcW w:w="3591" w:type="dxa"/>
          </w:tcPr>
          <w:p w14:paraId="4D3D4482" w14:textId="77777777" w:rsidR="009B4FB3" w:rsidRPr="00C53D7F" w:rsidRDefault="009B4FB3" w:rsidP="009B4FB3">
            <w:pPr>
              <w:pStyle w:val="TableParagraph"/>
              <w:spacing w:line="210" w:lineRule="exact"/>
              <w:ind w:left="7"/>
              <w:rPr>
                <w:b/>
                <w:sz w:val="20"/>
              </w:rPr>
            </w:pPr>
            <w:r w:rsidRPr="00C53D7F">
              <w:rPr>
                <w:spacing w:val="-2"/>
                <w:sz w:val="20"/>
              </w:rPr>
              <w:t>22-03-</w:t>
            </w:r>
            <w:r w:rsidRPr="00C53D7F">
              <w:rPr>
                <w:spacing w:val="-4"/>
                <w:sz w:val="20"/>
              </w:rPr>
              <w:t>2024</w:t>
            </w:r>
          </w:p>
        </w:tc>
      </w:tr>
      <w:tr w:rsidR="009B4FB3" w14:paraId="24C6944F" w14:textId="77777777" w:rsidTr="009B4FB3">
        <w:trPr>
          <w:trHeight w:val="230"/>
        </w:trPr>
        <w:tc>
          <w:tcPr>
            <w:tcW w:w="3256" w:type="dxa"/>
          </w:tcPr>
          <w:p w14:paraId="5D984FE8" w14:textId="77777777" w:rsidR="009B4FB3" w:rsidRPr="00C53D7F" w:rsidRDefault="009B4FB3" w:rsidP="009B4FB3">
            <w:pPr>
              <w:pStyle w:val="TableParagraph"/>
              <w:spacing w:line="210" w:lineRule="exact"/>
              <w:ind w:left="7"/>
              <w:rPr>
                <w:b/>
                <w:sz w:val="20"/>
              </w:rPr>
            </w:pPr>
            <w:r w:rsidRPr="00C53D7F">
              <w:rPr>
                <w:spacing w:val="-2"/>
                <w:sz w:val="20"/>
              </w:rPr>
              <w:t>Abril</w:t>
            </w:r>
          </w:p>
        </w:tc>
        <w:tc>
          <w:tcPr>
            <w:tcW w:w="1984" w:type="dxa"/>
          </w:tcPr>
          <w:p w14:paraId="373E7144" w14:textId="77777777" w:rsidR="009B4FB3" w:rsidRDefault="009B4FB3" w:rsidP="009B4FB3">
            <w:pPr>
              <w:pStyle w:val="TableParagraph"/>
              <w:spacing w:line="210" w:lineRule="exact"/>
              <w:ind w:left="38" w:right="31"/>
              <w:rPr>
                <w:sz w:val="20"/>
              </w:rPr>
            </w:pPr>
            <w:r>
              <w:rPr>
                <w:spacing w:val="-2"/>
                <w:sz w:val="20"/>
              </w:rPr>
              <w:t>IE7383</w:t>
            </w:r>
          </w:p>
        </w:tc>
        <w:tc>
          <w:tcPr>
            <w:tcW w:w="3591" w:type="dxa"/>
          </w:tcPr>
          <w:p w14:paraId="718C0C73" w14:textId="77777777" w:rsidR="009B4FB3" w:rsidRPr="00C53D7F" w:rsidRDefault="009B4FB3" w:rsidP="009B4FB3">
            <w:pPr>
              <w:pStyle w:val="TableParagraph"/>
              <w:spacing w:line="210" w:lineRule="exact"/>
              <w:ind w:left="7"/>
              <w:rPr>
                <w:b/>
                <w:sz w:val="20"/>
              </w:rPr>
            </w:pPr>
            <w:r w:rsidRPr="00C53D7F">
              <w:rPr>
                <w:spacing w:val="-2"/>
                <w:sz w:val="20"/>
              </w:rPr>
              <w:t>30-04-</w:t>
            </w:r>
            <w:r w:rsidRPr="00C53D7F">
              <w:rPr>
                <w:spacing w:val="-4"/>
                <w:sz w:val="20"/>
              </w:rPr>
              <w:t>2024</w:t>
            </w:r>
          </w:p>
        </w:tc>
      </w:tr>
      <w:tr w:rsidR="009B4FB3" w:rsidRPr="00C53D7F" w14:paraId="545186AE" w14:textId="77777777" w:rsidTr="009B4FB3">
        <w:trPr>
          <w:trHeight w:val="230"/>
        </w:trPr>
        <w:tc>
          <w:tcPr>
            <w:tcW w:w="3256" w:type="dxa"/>
          </w:tcPr>
          <w:p w14:paraId="71347057" w14:textId="77777777" w:rsidR="009B4FB3" w:rsidRPr="00C53D7F" w:rsidRDefault="009B4FB3" w:rsidP="009B4FB3">
            <w:pPr>
              <w:pStyle w:val="TableParagraph"/>
              <w:spacing w:line="210" w:lineRule="exact"/>
              <w:ind w:left="7" w:right="6"/>
              <w:rPr>
                <w:b/>
                <w:sz w:val="20"/>
                <w:szCs w:val="20"/>
              </w:rPr>
            </w:pPr>
            <w:r w:rsidRPr="00C53D7F">
              <w:rPr>
                <w:spacing w:val="-4"/>
                <w:sz w:val="20"/>
                <w:szCs w:val="20"/>
              </w:rPr>
              <w:t>Mayo</w:t>
            </w:r>
          </w:p>
        </w:tc>
        <w:tc>
          <w:tcPr>
            <w:tcW w:w="1984" w:type="dxa"/>
          </w:tcPr>
          <w:p w14:paraId="03C6AB0D" w14:textId="77777777" w:rsidR="009B4FB3" w:rsidRPr="00C53D7F" w:rsidRDefault="009B4FB3" w:rsidP="009B4FB3">
            <w:pPr>
              <w:pStyle w:val="TableParagraph"/>
              <w:spacing w:line="210" w:lineRule="exact"/>
              <w:ind w:left="38" w:right="31"/>
              <w:rPr>
                <w:sz w:val="20"/>
                <w:szCs w:val="20"/>
              </w:rPr>
            </w:pPr>
            <w:r w:rsidRPr="00C53D7F">
              <w:rPr>
                <w:spacing w:val="-2"/>
                <w:sz w:val="20"/>
                <w:szCs w:val="20"/>
              </w:rPr>
              <w:t>IE8401</w:t>
            </w:r>
          </w:p>
        </w:tc>
        <w:tc>
          <w:tcPr>
            <w:tcW w:w="3591" w:type="dxa"/>
          </w:tcPr>
          <w:p w14:paraId="779CC57F" w14:textId="77777777" w:rsidR="009B4FB3" w:rsidRPr="00C53D7F" w:rsidRDefault="009B4FB3" w:rsidP="009B4FB3">
            <w:pPr>
              <w:pStyle w:val="TableParagraph"/>
              <w:spacing w:line="210" w:lineRule="exact"/>
              <w:ind w:left="7"/>
              <w:rPr>
                <w:b/>
                <w:sz w:val="20"/>
                <w:szCs w:val="20"/>
              </w:rPr>
            </w:pPr>
            <w:r w:rsidRPr="00C53D7F">
              <w:rPr>
                <w:spacing w:val="-2"/>
                <w:sz w:val="20"/>
                <w:szCs w:val="20"/>
              </w:rPr>
              <w:t>20-05-</w:t>
            </w:r>
            <w:r w:rsidRPr="00C53D7F">
              <w:rPr>
                <w:spacing w:val="-4"/>
                <w:sz w:val="20"/>
                <w:szCs w:val="20"/>
              </w:rPr>
              <w:t>2024</w:t>
            </w:r>
          </w:p>
        </w:tc>
      </w:tr>
      <w:tr w:rsidR="009B4FB3" w:rsidRPr="00C53D7F" w14:paraId="5E2BA540" w14:textId="77777777" w:rsidTr="009B4FB3">
        <w:trPr>
          <w:trHeight w:val="230"/>
        </w:trPr>
        <w:tc>
          <w:tcPr>
            <w:tcW w:w="3256" w:type="dxa"/>
          </w:tcPr>
          <w:p w14:paraId="56A8B0A1" w14:textId="77777777" w:rsidR="009B4FB3" w:rsidRPr="00C53D7F" w:rsidRDefault="009B4FB3" w:rsidP="009B4FB3">
            <w:pPr>
              <w:pStyle w:val="TableParagraph"/>
              <w:spacing w:line="210" w:lineRule="exact"/>
              <w:ind w:left="7" w:right="1"/>
              <w:rPr>
                <w:b/>
                <w:sz w:val="20"/>
                <w:szCs w:val="20"/>
              </w:rPr>
            </w:pPr>
            <w:r w:rsidRPr="00C53D7F">
              <w:rPr>
                <w:spacing w:val="-2"/>
                <w:sz w:val="20"/>
                <w:szCs w:val="20"/>
              </w:rPr>
              <w:t>Junio</w:t>
            </w:r>
          </w:p>
        </w:tc>
        <w:tc>
          <w:tcPr>
            <w:tcW w:w="1984" w:type="dxa"/>
          </w:tcPr>
          <w:p w14:paraId="208CEE27" w14:textId="77777777" w:rsidR="009B4FB3" w:rsidRPr="00C53D7F" w:rsidRDefault="009B4FB3" w:rsidP="009B4FB3">
            <w:pPr>
              <w:pStyle w:val="TableParagraph"/>
              <w:rPr>
                <w:sz w:val="20"/>
                <w:szCs w:val="20"/>
              </w:rPr>
            </w:pPr>
            <w:r w:rsidRPr="00C53D7F">
              <w:rPr>
                <w:sz w:val="20"/>
                <w:szCs w:val="20"/>
              </w:rPr>
              <w:t>IE10720</w:t>
            </w:r>
          </w:p>
        </w:tc>
        <w:tc>
          <w:tcPr>
            <w:tcW w:w="3591" w:type="dxa"/>
          </w:tcPr>
          <w:p w14:paraId="59990397" w14:textId="77777777" w:rsidR="009B4FB3" w:rsidRPr="00C53D7F" w:rsidRDefault="009B4FB3" w:rsidP="009B4FB3">
            <w:pPr>
              <w:pStyle w:val="TableParagraph"/>
              <w:rPr>
                <w:b/>
                <w:sz w:val="20"/>
                <w:szCs w:val="20"/>
              </w:rPr>
            </w:pPr>
            <w:r w:rsidRPr="00C53D7F">
              <w:rPr>
                <w:sz w:val="20"/>
                <w:szCs w:val="20"/>
              </w:rPr>
              <w:t>22-06-2024</w:t>
            </w:r>
          </w:p>
        </w:tc>
      </w:tr>
      <w:tr w:rsidR="009B4FB3" w:rsidRPr="00C53D7F" w14:paraId="0AC07254" w14:textId="77777777" w:rsidTr="009B4FB3">
        <w:trPr>
          <w:trHeight w:val="230"/>
        </w:trPr>
        <w:tc>
          <w:tcPr>
            <w:tcW w:w="3256" w:type="dxa"/>
          </w:tcPr>
          <w:p w14:paraId="4B6F6995" w14:textId="77777777" w:rsidR="009B4FB3" w:rsidRPr="00C53D7F" w:rsidRDefault="009B4FB3" w:rsidP="009B4FB3">
            <w:pPr>
              <w:pStyle w:val="TableParagraph"/>
              <w:spacing w:line="210" w:lineRule="exact"/>
              <w:ind w:left="7" w:right="1"/>
              <w:rPr>
                <w:b/>
                <w:spacing w:val="-2"/>
                <w:sz w:val="20"/>
                <w:szCs w:val="20"/>
              </w:rPr>
            </w:pPr>
            <w:r w:rsidRPr="00C53D7F">
              <w:rPr>
                <w:spacing w:val="-2"/>
                <w:sz w:val="20"/>
                <w:szCs w:val="20"/>
              </w:rPr>
              <w:t>Julio</w:t>
            </w:r>
          </w:p>
        </w:tc>
        <w:tc>
          <w:tcPr>
            <w:tcW w:w="1984" w:type="dxa"/>
          </w:tcPr>
          <w:p w14:paraId="0C325119" w14:textId="77777777" w:rsidR="009B4FB3" w:rsidRPr="00C53D7F" w:rsidRDefault="009B4FB3" w:rsidP="009B4FB3">
            <w:pPr>
              <w:pStyle w:val="TableParagraph"/>
              <w:rPr>
                <w:sz w:val="20"/>
                <w:szCs w:val="20"/>
              </w:rPr>
            </w:pPr>
            <w:r w:rsidRPr="00C53D7F">
              <w:rPr>
                <w:sz w:val="20"/>
                <w:szCs w:val="20"/>
              </w:rPr>
              <w:t>IE12531</w:t>
            </w:r>
          </w:p>
        </w:tc>
        <w:tc>
          <w:tcPr>
            <w:tcW w:w="3591" w:type="dxa"/>
          </w:tcPr>
          <w:p w14:paraId="015DE901" w14:textId="77777777" w:rsidR="009B4FB3" w:rsidRPr="00C53D7F" w:rsidRDefault="009B4FB3" w:rsidP="009B4FB3">
            <w:pPr>
              <w:pStyle w:val="TableParagraph"/>
              <w:rPr>
                <w:b/>
                <w:sz w:val="20"/>
                <w:szCs w:val="20"/>
              </w:rPr>
            </w:pPr>
            <w:r w:rsidRPr="00C53D7F">
              <w:rPr>
                <w:sz w:val="20"/>
                <w:szCs w:val="20"/>
              </w:rPr>
              <w:t>29-07-2024</w:t>
            </w:r>
          </w:p>
        </w:tc>
      </w:tr>
      <w:tr w:rsidR="009B4FB3" w:rsidRPr="00C53D7F" w14:paraId="15305CDC" w14:textId="77777777" w:rsidTr="009B4FB3">
        <w:trPr>
          <w:trHeight w:val="230"/>
        </w:trPr>
        <w:tc>
          <w:tcPr>
            <w:tcW w:w="3256" w:type="dxa"/>
          </w:tcPr>
          <w:p w14:paraId="13EEC561" w14:textId="77777777" w:rsidR="009B4FB3" w:rsidRPr="00C53D7F" w:rsidRDefault="009B4FB3" w:rsidP="009B4FB3">
            <w:pPr>
              <w:pStyle w:val="TableParagraph"/>
              <w:spacing w:line="210" w:lineRule="exact"/>
              <w:ind w:left="7" w:right="1"/>
              <w:rPr>
                <w:b/>
                <w:spacing w:val="-2"/>
                <w:sz w:val="20"/>
                <w:szCs w:val="20"/>
              </w:rPr>
            </w:pPr>
            <w:r w:rsidRPr="00C53D7F">
              <w:rPr>
                <w:spacing w:val="-2"/>
                <w:sz w:val="20"/>
                <w:szCs w:val="20"/>
              </w:rPr>
              <w:t>Agosto</w:t>
            </w:r>
          </w:p>
        </w:tc>
        <w:tc>
          <w:tcPr>
            <w:tcW w:w="1984" w:type="dxa"/>
          </w:tcPr>
          <w:p w14:paraId="4A16D671" w14:textId="77777777" w:rsidR="009B4FB3" w:rsidRPr="00C53D7F" w:rsidRDefault="009B4FB3" w:rsidP="009B4FB3">
            <w:pPr>
              <w:pStyle w:val="TableParagraph"/>
              <w:rPr>
                <w:sz w:val="20"/>
                <w:szCs w:val="20"/>
              </w:rPr>
            </w:pPr>
            <w:r w:rsidRPr="00C53D7F">
              <w:rPr>
                <w:sz w:val="20"/>
                <w:szCs w:val="20"/>
              </w:rPr>
              <w:t>IE14578</w:t>
            </w:r>
          </w:p>
        </w:tc>
        <w:tc>
          <w:tcPr>
            <w:tcW w:w="3591" w:type="dxa"/>
          </w:tcPr>
          <w:p w14:paraId="692D9815" w14:textId="77777777" w:rsidR="009B4FB3" w:rsidRPr="00C53D7F" w:rsidRDefault="009B4FB3" w:rsidP="009B4FB3">
            <w:pPr>
              <w:pStyle w:val="TableParagraph"/>
              <w:rPr>
                <w:b/>
                <w:sz w:val="20"/>
                <w:szCs w:val="20"/>
              </w:rPr>
            </w:pPr>
            <w:r w:rsidRPr="00C53D7F">
              <w:rPr>
                <w:sz w:val="20"/>
                <w:szCs w:val="20"/>
              </w:rPr>
              <w:t>29-08-2024</w:t>
            </w:r>
          </w:p>
        </w:tc>
      </w:tr>
      <w:tr w:rsidR="009B4FB3" w:rsidRPr="00C53D7F" w14:paraId="2986ACCC" w14:textId="77777777" w:rsidTr="009B4FB3">
        <w:trPr>
          <w:trHeight w:val="146"/>
        </w:trPr>
        <w:tc>
          <w:tcPr>
            <w:tcW w:w="3256" w:type="dxa"/>
          </w:tcPr>
          <w:p w14:paraId="7B6727BB" w14:textId="77777777" w:rsidR="009B4FB3" w:rsidRPr="00C53D7F" w:rsidRDefault="009B4FB3" w:rsidP="009B4FB3">
            <w:pPr>
              <w:pStyle w:val="TableParagraph"/>
              <w:spacing w:line="210" w:lineRule="exact"/>
              <w:ind w:left="7" w:right="1"/>
              <w:rPr>
                <w:b/>
                <w:spacing w:val="-2"/>
                <w:sz w:val="20"/>
                <w:szCs w:val="20"/>
              </w:rPr>
            </w:pPr>
            <w:r w:rsidRPr="00C53D7F">
              <w:rPr>
                <w:spacing w:val="-2"/>
                <w:sz w:val="20"/>
                <w:szCs w:val="20"/>
              </w:rPr>
              <w:t>Septiembre</w:t>
            </w:r>
          </w:p>
        </w:tc>
        <w:tc>
          <w:tcPr>
            <w:tcW w:w="1984" w:type="dxa"/>
          </w:tcPr>
          <w:p w14:paraId="3F6C1989" w14:textId="77777777" w:rsidR="009B4FB3" w:rsidRPr="00C53D7F" w:rsidRDefault="009B4FB3" w:rsidP="009B4FB3">
            <w:pPr>
              <w:pStyle w:val="TableParagraph"/>
              <w:rPr>
                <w:sz w:val="20"/>
                <w:szCs w:val="20"/>
              </w:rPr>
            </w:pPr>
            <w:r w:rsidRPr="00C53D7F">
              <w:rPr>
                <w:sz w:val="20"/>
                <w:szCs w:val="20"/>
              </w:rPr>
              <w:t>IE16039</w:t>
            </w:r>
          </w:p>
        </w:tc>
        <w:tc>
          <w:tcPr>
            <w:tcW w:w="3591" w:type="dxa"/>
          </w:tcPr>
          <w:p w14:paraId="311C6620" w14:textId="77777777" w:rsidR="009B4FB3" w:rsidRPr="00C53D7F" w:rsidRDefault="009B4FB3" w:rsidP="009B4FB3">
            <w:pPr>
              <w:pStyle w:val="TableParagraph"/>
              <w:rPr>
                <w:b/>
                <w:sz w:val="20"/>
                <w:szCs w:val="20"/>
              </w:rPr>
            </w:pPr>
            <w:r w:rsidRPr="00C53D7F">
              <w:rPr>
                <w:sz w:val="20"/>
                <w:szCs w:val="20"/>
              </w:rPr>
              <w:t>30-09-2024</w:t>
            </w:r>
          </w:p>
        </w:tc>
      </w:tr>
      <w:tr w:rsidR="009B4FB3" w:rsidRPr="00C53D7F" w14:paraId="3DF6D403" w14:textId="77777777" w:rsidTr="009B4FB3">
        <w:trPr>
          <w:trHeight w:val="146"/>
        </w:trPr>
        <w:tc>
          <w:tcPr>
            <w:tcW w:w="3256" w:type="dxa"/>
          </w:tcPr>
          <w:p w14:paraId="2E9FD96A" w14:textId="77777777" w:rsidR="009B4FB3" w:rsidRPr="00C53D7F" w:rsidRDefault="009B4FB3" w:rsidP="009B4FB3">
            <w:pPr>
              <w:pStyle w:val="TableParagraph"/>
              <w:spacing w:line="210" w:lineRule="exact"/>
              <w:ind w:left="7" w:right="1"/>
              <w:rPr>
                <w:b/>
                <w:spacing w:val="-2"/>
                <w:sz w:val="20"/>
                <w:szCs w:val="20"/>
              </w:rPr>
            </w:pPr>
            <w:r w:rsidRPr="00C53D7F">
              <w:rPr>
                <w:spacing w:val="-2"/>
                <w:sz w:val="20"/>
                <w:szCs w:val="20"/>
              </w:rPr>
              <w:t>Octubre</w:t>
            </w:r>
          </w:p>
        </w:tc>
        <w:tc>
          <w:tcPr>
            <w:tcW w:w="1984" w:type="dxa"/>
          </w:tcPr>
          <w:p w14:paraId="4564800A" w14:textId="77777777" w:rsidR="009B4FB3" w:rsidRPr="00AB6853" w:rsidRDefault="009B4FB3" w:rsidP="009B4FB3">
            <w:pPr>
              <w:pStyle w:val="TableParagraph"/>
              <w:rPr>
                <w:sz w:val="20"/>
                <w:szCs w:val="20"/>
              </w:rPr>
            </w:pPr>
            <w:r w:rsidRPr="00AB6853">
              <w:rPr>
                <w:sz w:val="20"/>
                <w:szCs w:val="20"/>
              </w:rPr>
              <w:t>IE17782</w:t>
            </w:r>
          </w:p>
        </w:tc>
        <w:tc>
          <w:tcPr>
            <w:tcW w:w="3591" w:type="dxa"/>
          </w:tcPr>
          <w:p w14:paraId="3B90D2E1" w14:textId="77777777" w:rsidR="009B4FB3" w:rsidRPr="00AB6853" w:rsidRDefault="009B4FB3" w:rsidP="009B4FB3">
            <w:pPr>
              <w:pStyle w:val="TableParagraph"/>
              <w:rPr>
                <w:b/>
                <w:sz w:val="20"/>
                <w:szCs w:val="20"/>
              </w:rPr>
            </w:pPr>
            <w:r w:rsidRPr="00AB6853">
              <w:rPr>
                <w:sz w:val="20"/>
                <w:szCs w:val="20"/>
              </w:rPr>
              <w:t>31-10-2024</w:t>
            </w:r>
          </w:p>
        </w:tc>
      </w:tr>
      <w:tr w:rsidR="009B4FB3" w:rsidRPr="00C53D7F" w14:paraId="08412656" w14:textId="77777777" w:rsidTr="009B4FB3">
        <w:trPr>
          <w:trHeight w:val="146"/>
        </w:trPr>
        <w:tc>
          <w:tcPr>
            <w:tcW w:w="3256" w:type="dxa"/>
          </w:tcPr>
          <w:p w14:paraId="41303B80" w14:textId="77777777" w:rsidR="009B4FB3" w:rsidRPr="00C53D7F" w:rsidRDefault="009B4FB3" w:rsidP="009B4FB3">
            <w:pPr>
              <w:pStyle w:val="TableParagraph"/>
              <w:spacing w:line="210" w:lineRule="exact"/>
              <w:ind w:left="7" w:right="1"/>
              <w:rPr>
                <w:b/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Noviembre</w:t>
            </w:r>
          </w:p>
        </w:tc>
        <w:tc>
          <w:tcPr>
            <w:tcW w:w="1984" w:type="dxa"/>
          </w:tcPr>
          <w:p w14:paraId="7267711E" w14:textId="77777777" w:rsidR="009B4FB3" w:rsidRPr="00C53D7F" w:rsidRDefault="009B4FB3" w:rsidP="009B4FB3">
            <w:pPr>
              <w:pStyle w:val="TableParagrap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IE19714</w:t>
            </w:r>
          </w:p>
        </w:tc>
        <w:tc>
          <w:tcPr>
            <w:tcW w:w="3591" w:type="dxa"/>
          </w:tcPr>
          <w:p w14:paraId="056B8104" w14:textId="77777777" w:rsidR="009B4FB3" w:rsidRPr="00C53D7F" w:rsidRDefault="009B4FB3" w:rsidP="009B4FB3">
            <w:pPr>
              <w:pStyle w:val="TableParagrap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29-11-2024</w:t>
            </w:r>
          </w:p>
        </w:tc>
      </w:tr>
      <w:tr w:rsidR="009B4FB3" w:rsidRPr="00C53D7F" w14:paraId="5BFDEA4A" w14:textId="77777777" w:rsidTr="009B4FB3">
        <w:trPr>
          <w:trHeight w:val="230"/>
        </w:trPr>
        <w:tc>
          <w:tcPr>
            <w:tcW w:w="3256" w:type="dxa"/>
          </w:tcPr>
          <w:p w14:paraId="46686757" w14:textId="77777777" w:rsidR="009B4FB3" w:rsidRPr="00C53D7F" w:rsidRDefault="009B4FB3" w:rsidP="009B4FB3">
            <w:pPr>
              <w:pStyle w:val="TableParagraph"/>
              <w:spacing w:line="210" w:lineRule="exact"/>
              <w:ind w:left="7" w:right="1"/>
              <w:rPr>
                <w:b/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Diciembre</w:t>
            </w:r>
          </w:p>
        </w:tc>
        <w:tc>
          <w:tcPr>
            <w:tcW w:w="1984" w:type="dxa"/>
          </w:tcPr>
          <w:p w14:paraId="2E5153FE" w14:textId="77777777" w:rsidR="009B4FB3" w:rsidRPr="00C53D7F" w:rsidRDefault="009B4FB3" w:rsidP="009B4FB3">
            <w:pPr>
              <w:pStyle w:val="TableParagraph"/>
              <w:rPr>
                <w:b/>
                <w:sz w:val="20"/>
                <w:szCs w:val="20"/>
              </w:rPr>
            </w:pPr>
          </w:p>
        </w:tc>
        <w:tc>
          <w:tcPr>
            <w:tcW w:w="3591" w:type="dxa"/>
          </w:tcPr>
          <w:p w14:paraId="010FF385" w14:textId="77777777" w:rsidR="009B4FB3" w:rsidRPr="00C53D7F" w:rsidRDefault="009B4FB3" w:rsidP="009B4FB3">
            <w:pPr>
              <w:pStyle w:val="TableParagraph"/>
              <w:rPr>
                <w:b/>
                <w:sz w:val="20"/>
                <w:szCs w:val="20"/>
              </w:rPr>
            </w:pPr>
          </w:p>
        </w:tc>
      </w:tr>
    </w:tbl>
    <w:p w14:paraId="371202D5" w14:textId="77777777" w:rsidR="009B4FB3" w:rsidRDefault="009B4FB3" w:rsidP="009B4FB3">
      <w:pPr>
        <w:spacing w:before="2"/>
        <w:ind w:left="422"/>
        <w:rPr>
          <w:sz w:val="16"/>
        </w:rPr>
      </w:pPr>
      <w:r>
        <w:rPr>
          <w:sz w:val="16"/>
        </w:rPr>
        <w:t>Nota:</w:t>
      </w:r>
      <w:r>
        <w:rPr>
          <w:spacing w:val="-8"/>
          <w:sz w:val="16"/>
        </w:rPr>
        <w:t xml:space="preserve"> </w:t>
      </w:r>
      <w:r>
        <w:rPr>
          <w:sz w:val="16"/>
        </w:rPr>
        <w:t>Esta</w:t>
      </w:r>
      <w:r>
        <w:rPr>
          <w:spacing w:val="-5"/>
          <w:sz w:val="16"/>
        </w:rPr>
        <w:t xml:space="preserve"> </w:t>
      </w:r>
      <w:r>
        <w:rPr>
          <w:sz w:val="16"/>
        </w:rPr>
        <w:t>información</w:t>
      </w:r>
      <w:r>
        <w:rPr>
          <w:spacing w:val="-5"/>
          <w:sz w:val="16"/>
        </w:rPr>
        <w:t xml:space="preserve"> </w:t>
      </w:r>
      <w:r>
        <w:rPr>
          <w:sz w:val="16"/>
        </w:rPr>
        <w:t>reposa</w:t>
      </w:r>
      <w:r>
        <w:rPr>
          <w:spacing w:val="-7"/>
          <w:sz w:val="16"/>
        </w:rPr>
        <w:t xml:space="preserve"> </w:t>
      </w:r>
      <w:r>
        <w:rPr>
          <w:sz w:val="16"/>
        </w:rPr>
        <w:t>en</w:t>
      </w:r>
      <w:r>
        <w:rPr>
          <w:spacing w:val="-5"/>
          <w:sz w:val="16"/>
        </w:rPr>
        <w:t xml:space="preserve"> </w:t>
      </w:r>
      <w:r>
        <w:rPr>
          <w:sz w:val="16"/>
        </w:rPr>
        <w:t>los</w:t>
      </w:r>
      <w:r>
        <w:rPr>
          <w:spacing w:val="-3"/>
          <w:sz w:val="16"/>
        </w:rPr>
        <w:t xml:space="preserve"> </w:t>
      </w:r>
      <w:r>
        <w:rPr>
          <w:sz w:val="16"/>
        </w:rPr>
        <w:t>archivos de</w:t>
      </w:r>
      <w:r>
        <w:rPr>
          <w:spacing w:val="-7"/>
          <w:sz w:val="16"/>
        </w:rPr>
        <w:t xml:space="preserve"> </w:t>
      </w:r>
      <w:r>
        <w:rPr>
          <w:sz w:val="16"/>
        </w:rPr>
        <w:t>la</w:t>
      </w:r>
      <w:r>
        <w:rPr>
          <w:spacing w:val="-5"/>
          <w:sz w:val="16"/>
        </w:rPr>
        <w:t xml:space="preserve"> </w:t>
      </w:r>
      <w:r>
        <w:rPr>
          <w:sz w:val="16"/>
        </w:rPr>
        <w:t>Comisión</w:t>
      </w:r>
      <w:r>
        <w:rPr>
          <w:spacing w:val="-8"/>
          <w:sz w:val="16"/>
        </w:rPr>
        <w:t xml:space="preserve"> </w:t>
      </w:r>
      <w:r>
        <w:rPr>
          <w:sz w:val="16"/>
        </w:rPr>
        <w:t>Segunda</w:t>
      </w:r>
      <w:r>
        <w:rPr>
          <w:spacing w:val="-4"/>
          <w:sz w:val="16"/>
        </w:rPr>
        <w:t xml:space="preserve"> </w:t>
      </w:r>
      <w:r>
        <w:rPr>
          <w:sz w:val="16"/>
        </w:rPr>
        <w:t>Permanente</w:t>
      </w:r>
      <w:r>
        <w:rPr>
          <w:spacing w:val="-8"/>
          <w:sz w:val="16"/>
        </w:rPr>
        <w:t xml:space="preserve"> </w:t>
      </w:r>
      <w:r>
        <w:rPr>
          <w:sz w:val="16"/>
        </w:rPr>
        <w:t>de</w:t>
      </w:r>
      <w:r>
        <w:rPr>
          <w:spacing w:val="-4"/>
          <w:sz w:val="16"/>
        </w:rPr>
        <w:t xml:space="preserve"> </w:t>
      </w:r>
      <w:r>
        <w:rPr>
          <w:spacing w:val="-2"/>
          <w:sz w:val="16"/>
        </w:rPr>
        <w:t>Gobierno.</w:t>
      </w:r>
    </w:p>
    <w:p w14:paraId="089FCD68" w14:textId="46552EDC" w:rsidR="00E14940" w:rsidRDefault="00E14940" w:rsidP="00160386">
      <w:pPr>
        <w:jc w:val="both"/>
        <w:rPr>
          <w:rFonts w:cs="Arial"/>
          <w:sz w:val="20"/>
          <w:lang w:val="es-MX"/>
        </w:rPr>
      </w:pPr>
    </w:p>
    <w:p w14:paraId="31F80029" w14:textId="77777777" w:rsidR="0047534C" w:rsidRPr="009B4FB3" w:rsidRDefault="0047534C" w:rsidP="0047534C">
      <w:pPr>
        <w:jc w:val="both"/>
        <w:rPr>
          <w:rFonts w:cs="Arial"/>
          <w:sz w:val="22"/>
          <w:szCs w:val="22"/>
          <w:lang w:val="es-MX"/>
        </w:rPr>
      </w:pPr>
    </w:p>
    <w:p w14:paraId="122B009C" w14:textId="77777777" w:rsidR="0047534C" w:rsidRPr="009B4FB3" w:rsidRDefault="0047534C" w:rsidP="0047534C">
      <w:pPr>
        <w:pStyle w:val="Prrafodelista"/>
        <w:numPr>
          <w:ilvl w:val="0"/>
          <w:numId w:val="4"/>
        </w:numPr>
        <w:jc w:val="both"/>
        <w:rPr>
          <w:rFonts w:cs="Arial"/>
          <w:b/>
          <w:sz w:val="22"/>
          <w:szCs w:val="22"/>
        </w:rPr>
      </w:pPr>
      <w:r w:rsidRPr="009B4FB3">
        <w:rPr>
          <w:rFonts w:cs="Arial"/>
          <w:b/>
          <w:sz w:val="22"/>
          <w:szCs w:val="22"/>
        </w:rPr>
        <w:t xml:space="preserve">GESTIÓN NORMATIVA (PROYECTOS DE ACUERDO).    </w:t>
      </w:r>
    </w:p>
    <w:p w14:paraId="56CBB1C0" w14:textId="77777777" w:rsidR="0047534C" w:rsidRPr="009B4FB3" w:rsidRDefault="0047534C" w:rsidP="00C1531A">
      <w:pPr>
        <w:jc w:val="both"/>
        <w:rPr>
          <w:rFonts w:cs="Arial"/>
          <w:b/>
          <w:sz w:val="22"/>
          <w:szCs w:val="22"/>
          <w:lang w:val="es-MX"/>
        </w:rPr>
      </w:pPr>
    </w:p>
    <w:p w14:paraId="2C26FE1E" w14:textId="16C320BD" w:rsidR="00C1531A" w:rsidRPr="009B4FB3" w:rsidRDefault="00C1531A" w:rsidP="00C1531A">
      <w:pPr>
        <w:jc w:val="both"/>
        <w:rPr>
          <w:rFonts w:cs="Arial"/>
          <w:b/>
          <w:sz w:val="22"/>
          <w:szCs w:val="22"/>
        </w:rPr>
      </w:pPr>
      <w:r w:rsidRPr="009B4FB3">
        <w:rPr>
          <w:rFonts w:cs="Arial"/>
          <w:b/>
          <w:sz w:val="22"/>
          <w:szCs w:val="22"/>
          <w:lang w:val="es-MX"/>
        </w:rPr>
        <w:t xml:space="preserve">2.1. </w:t>
      </w:r>
      <w:r w:rsidRPr="009B4FB3">
        <w:rPr>
          <w:rFonts w:cs="Arial"/>
          <w:b/>
          <w:sz w:val="22"/>
          <w:szCs w:val="22"/>
        </w:rPr>
        <w:t xml:space="preserve">Trámite de proyectos de acuerdo radicados </w:t>
      </w:r>
    </w:p>
    <w:p w14:paraId="6EEF814A" w14:textId="77777777" w:rsidR="00C1531A" w:rsidRPr="00836B1E" w:rsidRDefault="00C1531A" w:rsidP="00C1531A">
      <w:pPr>
        <w:pStyle w:val="Textoindependiente"/>
        <w:rPr>
          <w:rFonts w:cs="Arial"/>
          <w:b/>
          <w:sz w:val="20"/>
          <w:lang w:val="es-ES"/>
        </w:rPr>
      </w:pPr>
    </w:p>
    <w:p w14:paraId="2E142950" w14:textId="64EA58B1" w:rsidR="00C1531A" w:rsidRDefault="009B4FB3" w:rsidP="009B4FB3">
      <w:pPr>
        <w:pStyle w:val="Textoindependiente"/>
        <w:rPr>
          <w:rFonts w:cs="Arial"/>
          <w:sz w:val="20"/>
        </w:rPr>
      </w:pPr>
      <w:r w:rsidRPr="009B4FB3">
        <w:rPr>
          <w:rFonts w:cs="Arial"/>
          <w:sz w:val="22"/>
          <w:szCs w:val="22"/>
        </w:rPr>
        <w:t>En desarrollo de la función Normativa y la atribución consagrada en el Capítulo IX del Acuerdo 741 de 2019, Modificado por el Acuerdo 837 de 2022, durante el período de sesiones ordinarias comprendido entre el 1 de enero y el 20 diciembre de 2024, se radicaron en la Comisión Segunda Permanente de Gobierno cuatrocientos setenta y siete (477) Proyectos de Acuerdo</w:t>
      </w:r>
      <w:r w:rsidRPr="009B4FB3">
        <w:rPr>
          <w:rFonts w:cs="Arial"/>
          <w:sz w:val="20"/>
        </w:rPr>
        <w:t>.</w:t>
      </w:r>
    </w:p>
    <w:p w14:paraId="0D597956" w14:textId="77777777" w:rsidR="00A252B1" w:rsidRPr="00836B1E" w:rsidRDefault="00A252B1" w:rsidP="009B4FB3">
      <w:pPr>
        <w:pStyle w:val="Textoindependiente"/>
        <w:rPr>
          <w:rFonts w:cs="Arial"/>
          <w:sz w:val="20"/>
        </w:rPr>
      </w:pPr>
    </w:p>
    <w:p w14:paraId="5681BD8D" w14:textId="77777777" w:rsidR="00C1531A" w:rsidRPr="00A252B1" w:rsidRDefault="00C1531A" w:rsidP="00C1531A">
      <w:pPr>
        <w:jc w:val="both"/>
        <w:rPr>
          <w:rFonts w:cs="Arial"/>
          <w:b/>
          <w:sz w:val="22"/>
          <w:szCs w:val="22"/>
        </w:rPr>
      </w:pPr>
      <w:r w:rsidRPr="00A252B1">
        <w:rPr>
          <w:rFonts w:cs="Arial"/>
          <w:b/>
          <w:sz w:val="22"/>
          <w:szCs w:val="22"/>
        </w:rPr>
        <w:t>2.2. Proyectos de Acuerdo tramitados</w:t>
      </w:r>
    </w:p>
    <w:p w14:paraId="4A519BBF" w14:textId="77777777" w:rsidR="00C1531A" w:rsidRPr="00A252B1" w:rsidRDefault="00C1531A" w:rsidP="00C1531A">
      <w:pPr>
        <w:jc w:val="both"/>
        <w:rPr>
          <w:rFonts w:cs="Arial"/>
          <w:sz w:val="22"/>
          <w:szCs w:val="22"/>
        </w:rPr>
      </w:pPr>
    </w:p>
    <w:p w14:paraId="3FACA44C" w14:textId="77777777" w:rsidR="00A252B1" w:rsidRPr="00A252B1" w:rsidRDefault="00A252B1" w:rsidP="00A252B1">
      <w:pPr>
        <w:jc w:val="both"/>
        <w:rPr>
          <w:rFonts w:cs="Arial"/>
          <w:sz w:val="22"/>
          <w:szCs w:val="22"/>
        </w:rPr>
      </w:pPr>
      <w:r w:rsidRPr="00A252B1">
        <w:rPr>
          <w:rFonts w:cs="Arial"/>
          <w:sz w:val="22"/>
          <w:szCs w:val="22"/>
        </w:rPr>
        <w:t>De los Proyectos de acuerdo radicados en la Comisión Segunda Permanente de Gobierno, fueron aprobados treinta y dos (32) proyectos de acuerdo, los cuales se tramitaron de conformidad con el Reglamento Interno del Concejo, Acuerdo 741 de 2019, modificado por el Acuerdo 837 de 2022.</w:t>
      </w:r>
    </w:p>
    <w:p w14:paraId="5D27D8B7" w14:textId="77777777" w:rsidR="00A252B1" w:rsidRPr="00A252B1" w:rsidRDefault="00A252B1" w:rsidP="00A252B1">
      <w:pPr>
        <w:jc w:val="both"/>
        <w:rPr>
          <w:rFonts w:cs="Arial"/>
          <w:sz w:val="22"/>
          <w:szCs w:val="22"/>
        </w:rPr>
      </w:pPr>
    </w:p>
    <w:p w14:paraId="5CB1CDE7" w14:textId="77777777" w:rsidR="00A252B1" w:rsidRPr="00A252B1" w:rsidRDefault="00A252B1" w:rsidP="00A252B1">
      <w:pPr>
        <w:jc w:val="both"/>
        <w:rPr>
          <w:rFonts w:cs="Arial"/>
          <w:spacing w:val="-2"/>
          <w:sz w:val="22"/>
          <w:szCs w:val="22"/>
        </w:rPr>
      </w:pPr>
      <w:r w:rsidRPr="00A252B1">
        <w:rPr>
          <w:rFonts w:cs="Arial"/>
          <w:sz w:val="22"/>
          <w:szCs w:val="22"/>
        </w:rPr>
        <w:t>Los</w:t>
      </w:r>
      <w:r w:rsidRPr="00A252B1">
        <w:rPr>
          <w:rFonts w:cs="Arial"/>
          <w:spacing w:val="-7"/>
          <w:sz w:val="22"/>
          <w:szCs w:val="22"/>
        </w:rPr>
        <w:t xml:space="preserve"> </w:t>
      </w:r>
      <w:r w:rsidRPr="00A252B1">
        <w:rPr>
          <w:rFonts w:cs="Arial"/>
          <w:sz w:val="22"/>
          <w:szCs w:val="22"/>
        </w:rPr>
        <w:t>proyectos</w:t>
      </w:r>
      <w:r w:rsidRPr="00A252B1">
        <w:rPr>
          <w:rFonts w:cs="Arial"/>
          <w:spacing w:val="-6"/>
          <w:sz w:val="22"/>
          <w:szCs w:val="22"/>
        </w:rPr>
        <w:t xml:space="preserve"> </w:t>
      </w:r>
      <w:r w:rsidRPr="00A252B1">
        <w:rPr>
          <w:rFonts w:cs="Arial"/>
          <w:sz w:val="22"/>
          <w:szCs w:val="22"/>
        </w:rPr>
        <w:t>aprobados</w:t>
      </w:r>
      <w:r w:rsidRPr="00A252B1">
        <w:rPr>
          <w:rFonts w:cs="Arial"/>
          <w:spacing w:val="-7"/>
          <w:sz w:val="22"/>
          <w:szCs w:val="22"/>
        </w:rPr>
        <w:t xml:space="preserve"> </w:t>
      </w:r>
      <w:r w:rsidRPr="00A252B1">
        <w:rPr>
          <w:rFonts w:cs="Arial"/>
          <w:sz w:val="22"/>
          <w:szCs w:val="22"/>
        </w:rPr>
        <w:t>en</w:t>
      </w:r>
      <w:r w:rsidRPr="00A252B1">
        <w:rPr>
          <w:rFonts w:cs="Arial"/>
          <w:spacing w:val="-7"/>
          <w:sz w:val="22"/>
          <w:szCs w:val="22"/>
        </w:rPr>
        <w:t xml:space="preserve"> </w:t>
      </w:r>
      <w:r w:rsidRPr="00A252B1">
        <w:rPr>
          <w:rFonts w:cs="Arial"/>
          <w:sz w:val="22"/>
          <w:szCs w:val="22"/>
        </w:rPr>
        <w:t>las</w:t>
      </w:r>
      <w:r w:rsidRPr="00A252B1">
        <w:rPr>
          <w:rFonts w:cs="Arial"/>
          <w:spacing w:val="-6"/>
          <w:sz w:val="22"/>
          <w:szCs w:val="22"/>
        </w:rPr>
        <w:t xml:space="preserve"> </w:t>
      </w:r>
      <w:r w:rsidRPr="00A252B1">
        <w:rPr>
          <w:rFonts w:cs="Arial"/>
          <w:sz w:val="22"/>
          <w:szCs w:val="22"/>
        </w:rPr>
        <w:t>sesiones</w:t>
      </w:r>
      <w:r w:rsidRPr="00A252B1">
        <w:rPr>
          <w:rFonts w:cs="Arial"/>
          <w:spacing w:val="-5"/>
          <w:sz w:val="22"/>
          <w:szCs w:val="22"/>
        </w:rPr>
        <w:t xml:space="preserve"> </w:t>
      </w:r>
      <w:r w:rsidRPr="00A252B1">
        <w:rPr>
          <w:rFonts w:cs="Arial"/>
          <w:sz w:val="22"/>
          <w:szCs w:val="22"/>
        </w:rPr>
        <w:t>ordinarias</w:t>
      </w:r>
      <w:r w:rsidRPr="00A252B1">
        <w:rPr>
          <w:rFonts w:cs="Arial"/>
          <w:spacing w:val="-6"/>
          <w:sz w:val="22"/>
          <w:szCs w:val="22"/>
        </w:rPr>
        <w:t xml:space="preserve"> </w:t>
      </w:r>
      <w:r w:rsidRPr="00A252B1">
        <w:rPr>
          <w:rFonts w:cs="Arial"/>
          <w:sz w:val="22"/>
          <w:szCs w:val="22"/>
        </w:rPr>
        <w:t>de</w:t>
      </w:r>
      <w:r w:rsidRPr="00A252B1">
        <w:rPr>
          <w:rFonts w:cs="Arial"/>
          <w:spacing w:val="-7"/>
          <w:sz w:val="22"/>
          <w:szCs w:val="22"/>
        </w:rPr>
        <w:t xml:space="preserve"> </w:t>
      </w:r>
      <w:r w:rsidRPr="00A252B1">
        <w:rPr>
          <w:rFonts w:cs="Arial"/>
          <w:sz w:val="22"/>
          <w:szCs w:val="22"/>
        </w:rPr>
        <w:t>febrero,</w:t>
      </w:r>
      <w:r w:rsidRPr="00A252B1">
        <w:rPr>
          <w:rFonts w:cs="Arial"/>
          <w:spacing w:val="-8"/>
          <w:sz w:val="22"/>
          <w:szCs w:val="22"/>
        </w:rPr>
        <w:t xml:space="preserve"> al 20 de diciembre </w:t>
      </w:r>
      <w:r w:rsidRPr="00A252B1">
        <w:rPr>
          <w:rFonts w:cs="Arial"/>
          <w:sz w:val="22"/>
          <w:szCs w:val="22"/>
        </w:rPr>
        <w:t>de</w:t>
      </w:r>
      <w:r w:rsidRPr="00A252B1">
        <w:rPr>
          <w:rFonts w:cs="Arial"/>
          <w:spacing w:val="-7"/>
          <w:sz w:val="22"/>
          <w:szCs w:val="22"/>
        </w:rPr>
        <w:t xml:space="preserve"> </w:t>
      </w:r>
      <w:r w:rsidRPr="00A252B1">
        <w:rPr>
          <w:rFonts w:cs="Arial"/>
          <w:sz w:val="22"/>
          <w:szCs w:val="22"/>
        </w:rPr>
        <w:t>2024</w:t>
      </w:r>
      <w:r w:rsidRPr="00A252B1">
        <w:rPr>
          <w:rFonts w:cs="Arial"/>
          <w:spacing w:val="-8"/>
          <w:sz w:val="22"/>
          <w:szCs w:val="22"/>
        </w:rPr>
        <w:t xml:space="preserve"> </w:t>
      </w:r>
      <w:r w:rsidRPr="00A252B1">
        <w:rPr>
          <w:rFonts w:cs="Arial"/>
          <w:spacing w:val="-2"/>
          <w:sz w:val="22"/>
          <w:szCs w:val="22"/>
        </w:rPr>
        <w:t>fueron:</w:t>
      </w:r>
    </w:p>
    <w:p w14:paraId="2C350690" w14:textId="77777777" w:rsidR="00A252B1" w:rsidRPr="00A252B1" w:rsidRDefault="00A252B1" w:rsidP="00A252B1">
      <w:pPr>
        <w:jc w:val="both"/>
        <w:rPr>
          <w:rFonts w:cs="Arial"/>
          <w:sz w:val="22"/>
          <w:szCs w:val="22"/>
        </w:rPr>
      </w:pPr>
    </w:p>
    <w:p w14:paraId="09498E85" w14:textId="77777777" w:rsidR="00A252B1" w:rsidRPr="00A252B1" w:rsidRDefault="00A252B1" w:rsidP="00A252B1">
      <w:pPr>
        <w:jc w:val="both"/>
        <w:rPr>
          <w:rFonts w:cs="Arial"/>
          <w:sz w:val="22"/>
          <w:szCs w:val="22"/>
        </w:rPr>
      </w:pPr>
      <w:r w:rsidRPr="00A252B1">
        <w:rPr>
          <w:rFonts w:cs="Arial"/>
          <w:b/>
          <w:sz w:val="22"/>
          <w:szCs w:val="22"/>
          <w:u w:val="single"/>
        </w:rPr>
        <w:t>Proyecto de Acuerdo 171</w:t>
      </w:r>
      <w:r w:rsidRPr="00A252B1">
        <w:rPr>
          <w:rFonts w:cs="Arial"/>
          <w:b/>
          <w:sz w:val="22"/>
          <w:szCs w:val="22"/>
        </w:rPr>
        <w:t xml:space="preserve"> </w:t>
      </w:r>
      <w:r w:rsidRPr="00A252B1">
        <w:rPr>
          <w:rFonts w:cs="Arial"/>
          <w:sz w:val="22"/>
          <w:szCs w:val="22"/>
        </w:rPr>
        <w:t>acumulado 077, 136 de 2024: “Por el cual se establecen disposiciones que permita integrar acciones afirmativas para prevenir, asistir y combatir el virus de papiloma humano y el cáncer de cuello uterino en el Distrito Capital”.</w:t>
      </w:r>
    </w:p>
    <w:p w14:paraId="65ED2D60" w14:textId="77777777" w:rsidR="00A252B1" w:rsidRPr="00A252B1" w:rsidRDefault="00A252B1" w:rsidP="00A252B1">
      <w:pPr>
        <w:jc w:val="both"/>
        <w:rPr>
          <w:rFonts w:cs="Arial"/>
          <w:sz w:val="22"/>
          <w:szCs w:val="22"/>
        </w:rPr>
      </w:pPr>
      <w:r w:rsidRPr="00A252B1">
        <w:rPr>
          <w:rFonts w:cs="Arial"/>
          <w:b/>
          <w:sz w:val="22"/>
          <w:szCs w:val="22"/>
        </w:rPr>
        <w:t>Proyecto</w:t>
      </w:r>
      <w:r w:rsidRPr="00A252B1">
        <w:rPr>
          <w:rFonts w:cs="Arial"/>
          <w:b/>
          <w:spacing w:val="-14"/>
          <w:sz w:val="22"/>
          <w:szCs w:val="22"/>
        </w:rPr>
        <w:t xml:space="preserve"> </w:t>
      </w:r>
      <w:r w:rsidRPr="00A252B1">
        <w:rPr>
          <w:rFonts w:cs="Arial"/>
          <w:b/>
          <w:sz w:val="22"/>
          <w:szCs w:val="22"/>
        </w:rPr>
        <w:t>de</w:t>
      </w:r>
      <w:r w:rsidRPr="00A252B1">
        <w:rPr>
          <w:rFonts w:cs="Arial"/>
          <w:b/>
          <w:spacing w:val="-11"/>
          <w:sz w:val="22"/>
          <w:szCs w:val="22"/>
        </w:rPr>
        <w:t xml:space="preserve"> </w:t>
      </w:r>
      <w:r w:rsidRPr="00A252B1">
        <w:rPr>
          <w:rFonts w:cs="Arial"/>
          <w:b/>
          <w:sz w:val="22"/>
          <w:szCs w:val="22"/>
        </w:rPr>
        <w:t>Acuerdo</w:t>
      </w:r>
      <w:r w:rsidRPr="00A252B1">
        <w:rPr>
          <w:rFonts w:cs="Arial"/>
          <w:b/>
          <w:spacing w:val="-12"/>
          <w:sz w:val="22"/>
          <w:szCs w:val="22"/>
        </w:rPr>
        <w:t xml:space="preserve"> </w:t>
      </w:r>
      <w:r w:rsidRPr="00A252B1">
        <w:rPr>
          <w:rFonts w:cs="Arial"/>
          <w:b/>
          <w:sz w:val="22"/>
          <w:szCs w:val="22"/>
        </w:rPr>
        <w:t>241</w:t>
      </w:r>
      <w:r w:rsidRPr="00A252B1">
        <w:rPr>
          <w:rFonts w:cs="Arial"/>
          <w:b/>
          <w:spacing w:val="-13"/>
          <w:sz w:val="22"/>
          <w:szCs w:val="22"/>
        </w:rPr>
        <w:t xml:space="preserve"> de 2024:</w:t>
      </w:r>
      <w:r w:rsidRPr="00A252B1">
        <w:rPr>
          <w:rFonts w:cs="Arial"/>
          <w:b/>
          <w:spacing w:val="-14"/>
          <w:sz w:val="22"/>
          <w:szCs w:val="22"/>
        </w:rPr>
        <w:t xml:space="preserve"> </w:t>
      </w:r>
      <w:r w:rsidRPr="00A252B1">
        <w:rPr>
          <w:rFonts w:cs="Arial"/>
          <w:sz w:val="22"/>
          <w:szCs w:val="22"/>
        </w:rPr>
        <w:t>“por</w:t>
      </w:r>
      <w:r w:rsidRPr="00A252B1">
        <w:rPr>
          <w:rFonts w:cs="Arial"/>
          <w:spacing w:val="-14"/>
          <w:sz w:val="22"/>
          <w:szCs w:val="22"/>
        </w:rPr>
        <w:t xml:space="preserve"> </w:t>
      </w:r>
      <w:r w:rsidRPr="00A252B1">
        <w:rPr>
          <w:rFonts w:cs="Arial"/>
          <w:sz w:val="22"/>
          <w:szCs w:val="22"/>
        </w:rPr>
        <w:t>el</w:t>
      </w:r>
      <w:r w:rsidRPr="00A252B1">
        <w:rPr>
          <w:rFonts w:cs="Arial"/>
          <w:spacing w:val="-14"/>
          <w:sz w:val="22"/>
          <w:szCs w:val="22"/>
        </w:rPr>
        <w:t xml:space="preserve"> </w:t>
      </w:r>
      <w:r w:rsidRPr="00A252B1">
        <w:rPr>
          <w:rFonts w:cs="Arial"/>
          <w:sz w:val="22"/>
          <w:szCs w:val="22"/>
        </w:rPr>
        <w:t>cual</w:t>
      </w:r>
      <w:r w:rsidRPr="00A252B1">
        <w:rPr>
          <w:rFonts w:cs="Arial"/>
          <w:spacing w:val="-14"/>
          <w:sz w:val="22"/>
          <w:szCs w:val="22"/>
        </w:rPr>
        <w:t xml:space="preserve"> </w:t>
      </w:r>
      <w:r w:rsidRPr="00A252B1">
        <w:rPr>
          <w:rFonts w:cs="Arial"/>
          <w:sz w:val="22"/>
          <w:szCs w:val="22"/>
        </w:rPr>
        <w:t>se</w:t>
      </w:r>
      <w:r w:rsidRPr="00A252B1">
        <w:rPr>
          <w:rFonts w:cs="Arial"/>
          <w:spacing w:val="-11"/>
          <w:sz w:val="22"/>
          <w:szCs w:val="22"/>
        </w:rPr>
        <w:t xml:space="preserve"> </w:t>
      </w:r>
      <w:r w:rsidRPr="00A252B1">
        <w:rPr>
          <w:rFonts w:cs="Arial"/>
          <w:sz w:val="22"/>
          <w:szCs w:val="22"/>
        </w:rPr>
        <w:t>institucionaliza</w:t>
      </w:r>
      <w:r w:rsidRPr="00A252B1">
        <w:rPr>
          <w:rFonts w:cs="Arial"/>
          <w:spacing w:val="-12"/>
          <w:sz w:val="22"/>
          <w:szCs w:val="22"/>
        </w:rPr>
        <w:t xml:space="preserve"> </w:t>
      </w:r>
      <w:r w:rsidRPr="00A252B1">
        <w:rPr>
          <w:rFonts w:cs="Arial"/>
          <w:sz w:val="22"/>
          <w:szCs w:val="22"/>
        </w:rPr>
        <w:t>la</w:t>
      </w:r>
      <w:r w:rsidRPr="00A252B1">
        <w:rPr>
          <w:rFonts w:cs="Arial"/>
          <w:spacing w:val="-14"/>
          <w:sz w:val="22"/>
          <w:szCs w:val="22"/>
        </w:rPr>
        <w:t xml:space="preserve"> </w:t>
      </w:r>
      <w:r w:rsidRPr="00A252B1">
        <w:rPr>
          <w:rFonts w:cs="Arial"/>
          <w:sz w:val="22"/>
          <w:szCs w:val="22"/>
        </w:rPr>
        <w:t>conmemoración</w:t>
      </w:r>
      <w:r w:rsidRPr="00A252B1">
        <w:rPr>
          <w:rFonts w:cs="Arial"/>
          <w:spacing w:val="-14"/>
          <w:sz w:val="22"/>
          <w:szCs w:val="22"/>
        </w:rPr>
        <w:t xml:space="preserve"> </w:t>
      </w:r>
      <w:r w:rsidRPr="00A252B1">
        <w:rPr>
          <w:rFonts w:cs="Arial"/>
          <w:sz w:val="22"/>
          <w:szCs w:val="22"/>
        </w:rPr>
        <w:t>anual de la promulgación de la constitución política”.</w:t>
      </w:r>
    </w:p>
    <w:p w14:paraId="56F2AA65" w14:textId="77777777" w:rsidR="00A252B1" w:rsidRPr="00A252B1" w:rsidRDefault="00A252B1" w:rsidP="00A252B1">
      <w:pPr>
        <w:jc w:val="both"/>
        <w:rPr>
          <w:rFonts w:cs="Arial"/>
          <w:sz w:val="22"/>
          <w:szCs w:val="22"/>
        </w:rPr>
      </w:pPr>
    </w:p>
    <w:p w14:paraId="367FBB76" w14:textId="77777777" w:rsidR="00A252B1" w:rsidRPr="00A252B1" w:rsidRDefault="00A252B1" w:rsidP="00A252B1">
      <w:pPr>
        <w:jc w:val="both"/>
        <w:rPr>
          <w:rFonts w:cs="Arial"/>
          <w:sz w:val="22"/>
          <w:szCs w:val="22"/>
        </w:rPr>
      </w:pPr>
      <w:r w:rsidRPr="00A252B1">
        <w:rPr>
          <w:rFonts w:cs="Arial"/>
          <w:b/>
          <w:sz w:val="22"/>
          <w:szCs w:val="22"/>
        </w:rPr>
        <w:t>Proyectos de Acuerdo 418, 419, 497, 575 de 2024</w:t>
      </w:r>
      <w:r w:rsidRPr="00A252B1">
        <w:rPr>
          <w:rFonts w:cs="Arial"/>
          <w:sz w:val="22"/>
          <w:szCs w:val="22"/>
        </w:rPr>
        <w:t>: Acumulados por unidad de materia.  Por medio del cual se dictan disposiciones para el reconocimiento, la promoción de beneficios y servicios, se rinde homenaje a los veteranos de la fuerza pública residentes en la ciudad de Bogotá de conformidad con la legislación vigente.</w:t>
      </w:r>
    </w:p>
    <w:p w14:paraId="5D475E61" w14:textId="77777777" w:rsidR="00A252B1" w:rsidRPr="00A252B1" w:rsidRDefault="00A252B1" w:rsidP="00A252B1">
      <w:pPr>
        <w:jc w:val="both"/>
        <w:rPr>
          <w:rFonts w:cs="Arial"/>
          <w:sz w:val="22"/>
          <w:szCs w:val="22"/>
        </w:rPr>
      </w:pPr>
    </w:p>
    <w:p w14:paraId="15FC9824" w14:textId="77777777" w:rsidR="00A252B1" w:rsidRPr="00A252B1" w:rsidRDefault="00A252B1" w:rsidP="00A252B1">
      <w:pPr>
        <w:jc w:val="both"/>
        <w:rPr>
          <w:rFonts w:cs="Arial"/>
          <w:sz w:val="22"/>
          <w:szCs w:val="22"/>
        </w:rPr>
      </w:pPr>
      <w:r w:rsidRPr="00A252B1">
        <w:rPr>
          <w:rFonts w:cs="Arial"/>
          <w:b/>
          <w:sz w:val="22"/>
          <w:szCs w:val="22"/>
        </w:rPr>
        <w:t>Proyecto de Acuerdo 422, 611, 614 de 2024: Acumulados</w:t>
      </w:r>
      <w:r w:rsidRPr="00A252B1">
        <w:rPr>
          <w:rFonts w:cs="Arial"/>
          <w:sz w:val="22"/>
          <w:szCs w:val="22"/>
        </w:rPr>
        <w:t xml:space="preserve"> por unidad de materia.; Por medio del cual se crean disposiciones para el desarrollo y fortalecimiento de la educación socio emocional en las Instituciones Educativas del Distrito y se dictan otras disposiciones.</w:t>
      </w:r>
    </w:p>
    <w:p w14:paraId="16655BF2" w14:textId="77777777" w:rsidR="00A252B1" w:rsidRPr="00A252B1" w:rsidRDefault="00A252B1" w:rsidP="00A252B1">
      <w:pPr>
        <w:jc w:val="both"/>
        <w:rPr>
          <w:rFonts w:cs="Arial"/>
          <w:sz w:val="22"/>
          <w:szCs w:val="22"/>
        </w:rPr>
      </w:pPr>
    </w:p>
    <w:p w14:paraId="4985159A" w14:textId="77777777" w:rsidR="00A252B1" w:rsidRPr="00A252B1" w:rsidRDefault="00A252B1" w:rsidP="00A252B1">
      <w:pPr>
        <w:jc w:val="both"/>
        <w:rPr>
          <w:rFonts w:cs="Arial"/>
          <w:sz w:val="22"/>
          <w:szCs w:val="22"/>
        </w:rPr>
      </w:pPr>
      <w:r w:rsidRPr="00A252B1">
        <w:rPr>
          <w:rFonts w:cs="Arial"/>
          <w:b/>
          <w:sz w:val="22"/>
          <w:szCs w:val="22"/>
        </w:rPr>
        <w:t xml:space="preserve">Proyecto de Acuerdo 603 de 2024: </w:t>
      </w:r>
      <w:r w:rsidRPr="00A252B1">
        <w:rPr>
          <w:rFonts w:cs="Arial"/>
          <w:sz w:val="22"/>
          <w:szCs w:val="22"/>
        </w:rPr>
        <w:t>Por medio del cual se recomiendan criterios para la defensoría de las y los estudiantes con discapacidad en el Distrito</w:t>
      </w:r>
    </w:p>
    <w:p w14:paraId="119A81C0" w14:textId="77777777" w:rsidR="00A252B1" w:rsidRPr="00A252B1" w:rsidRDefault="00A252B1" w:rsidP="00A252B1">
      <w:pPr>
        <w:jc w:val="both"/>
        <w:rPr>
          <w:rFonts w:cs="Arial"/>
          <w:sz w:val="22"/>
          <w:szCs w:val="22"/>
        </w:rPr>
      </w:pPr>
    </w:p>
    <w:p w14:paraId="6F705D31" w14:textId="77777777" w:rsidR="00A252B1" w:rsidRPr="00A252B1" w:rsidRDefault="00A252B1" w:rsidP="00A252B1">
      <w:pPr>
        <w:jc w:val="both"/>
        <w:rPr>
          <w:rFonts w:cs="Arial"/>
          <w:sz w:val="22"/>
          <w:szCs w:val="22"/>
        </w:rPr>
      </w:pPr>
      <w:r w:rsidRPr="00A252B1">
        <w:rPr>
          <w:rFonts w:cs="Arial"/>
          <w:b/>
          <w:sz w:val="22"/>
          <w:szCs w:val="22"/>
        </w:rPr>
        <w:t>Proyecto de Acuerdo 573 de 2024:</w:t>
      </w:r>
      <w:r w:rsidRPr="00A252B1">
        <w:rPr>
          <w:rFonts w:cs="Arial"/>
          <w:sz w:val="22"/>
          <w:szCs w:val="22"/>
        </w:rPr>
        <w:t xml:space="preserve"> Por medio del cual se fomenta el cumplimiento de la política de racionalización de trámites en el Distrito Capital;</w:t>
      </w:r>
    </w:p>
    <w:p w14:paraId="44B414B7" w14:textId="77777777" w:rsidR="00A252B1" w:rsidRPr="00A252B1" w:rsidRDefault="00A252B1" w:rsidP="00A252B1">
      <w:pPr>
        <w:jc w:val="both"/>
        <w:rPr>
          <w:rFonts w:cs="Arial"/>
          <w:sz w:val="22"/>
          <w:szCs w:val="22"/>
        </w:rPr>
      </w:pPr>
    </w:p>
    <w:p w14:paraId="4B8B8A52" w14:textId="77777777" w:rsidR="00A252B1" w:rsidRPr="00A252B1" w:rsidRDefault="00A252B1" w:rsidP="00A252B1">
      <w:pPr>
        <w:jc w:val="both"/>
        <w:rPr>
          <w:rFonts w:cs="Arial"/>
          <w:sz w:val="22"/>
          <w:szCs w:val="22"/>
        </w:rPr>
      </w:pPr>
      <w:r w:rsidRPr="00A252B1">
        <w:rPr>
          <w:rFonts w:cs="Arial"/>
          <w:b/>
          <w:sz w:val="22"/>
          <w:szCs w:val="22"/>
        </w:rPr>
        <w:t>Proyecto de Acuerdo 403 de 2024</w:t>
      </w:r>
      <w:r w:rsidRPr="00A252B1">
        <w:rPr>
          <w:rFonts w:cs="Arial"/>
          <w:sz w:val="22"/>
          <w:szCs w:val="22"/>
        </w:rPr>
        <w:t>: Por medio del cual se institucionaliza la condecoración Augusto Ángel Maya a la Educación Ambiental en el Distrito Capital</w:t>
      </w:r>
    </w:p>
    <w:p w14:paraId="43463D76" w14:textId="77777777" w:rsidR="00A252B1" w:rsidRPr="00A252B1" w:rsidRDefault="00A252B1" w:rsidP="00A252B1">
      <w:pPr>
        <w:jc w:val="both"/>
        <w:rPr>
          <w:rFonts w:cs="Arial"/>
          <w:sz w:val="22"/>
          <w:szCs w:val="22"/>
        </w:rPr>
      </w:pPr>
    </w:p>
    <w:p w14:paraId="78B0B141" w14:textId="77777777" w:rsidR="00A252B1" w:rsidRPr="00A252B1" w:rsidRDefault="00A252B1" w:rsidP="00A252B1">
      <w:pPr>
        <w:jc w:val="both"/>
        <w:rPr>
          <w:rFonts w:cs="Arial"/>
          <w:sz w:val="22"/>
          <w:szCs w:val="22"/>
        </w:rPr>
      </w:pPr>
      <w:r w:rsidRPr="00A252B1">
        <w:rPr>
          <w:rFonts w:cs="Arial"/>
          <w:b/>
          <w:sz w:val="22"/>
          <w:szCs w:val="22"/>
        </w:rPr>
        <w:t>Proyecto de Acuerdo 426 y 439 de 2024</w:t>
      </w:r>
      <w:r w:rsidRPr="00A252B1">
        <w:rPr>
          <w:rFonts w:cs="Arial"/>
          <w:sz w:val="22"/>
          <w:szCs w:val="22"/>
        </w:rPr>
        <w:t>: Por medio del cual se establecen lineamientos para la dignificación y el fortalecimiento del cuidado menstrual en las Instituciones Educativas del Distrito Capital y se dictan otras disposiciones,</w:t>
      </w:r>
    </w:p>
    <w:p w14:paraId="2D8CFF34" w14:textId="77777777" w:rsidR="00A252B1" w:rsidRPr="00A252B1" w:rsidRDefault="00A252B1" w:rsidP="00A252B1">
      <w:pPr>
        <w:jc w:val="both"/>
        <w:rPr>
          <w:rFonts w:cs="Arial"/>
          <w:sz w:val="22"/>
          <w:szCs w:val="22"/>
        </w:rPr>
      </w:pPr>
    </w:p>
    <w:p w14:paraId="152739A5" w14:textId="77777777" w:rsidR="00A252B1" w:rsidRPr="00A252B1" w:rsidRDefault="00A252B1" w:rsidP="00A252B1">
      <w:pPr>
        <w:jc w:val="both"/>
        <w:rPr>
          <w:rFonts w:cs="Arial"/>
          <w:sz w:val="22"/>
          <w:szCs w:val="22"/>
        </w:rPr>
      </w:pPr>
      <w:r w:rsidRPr="00A252B1">
        <w:rPr>
          <w:rFonts w:cs="Arial"/>
          <w:b/>
          <w:sz w:val="22"/>
          <w:szCs w:val="22"/>
        </w:rPr>
        <w:t>Proyecto de Acuerdo 590 de 2024</w:t>
      </w:r>
      <w:r w:rsidRPr="00A252B1">
        <w:rPr>
          <w:rFonts w:cs="Arial"/>
          <w:sz w:val="22"/>
          <w:szCs w:val="22"/>
        </w:rPr>
        <w:t>: Por medio del cual se reconoce el bastón blanco para la movilidad de personas con discapacidad visual.</w:t>
      </w:r>
    </w:p>
    <w:p w14:paraId="1CDB3AEC" w14:textId="77777777" w:rsidR="00A252B1" w:rsidRPr="00A252B1" w:rsidRDefault="00A252B1" w:rsidP="00A252B1">
      <w:pPr>
        <w:jc w:val="both"/>
        <w:rPr>
          <w:rFonts w:cs="Arial"/>
          <w:sz w:val="22"/>
          <w:szCs w:val="22"/>
        </w:rPr>
      </w:pPr>
    </w:p>
    <w:p w14:paraId="21702A41" w14:textId="77777777" w:rsidR="00A252B1" w:rsidRPr="00A252B1" w:rsidRDefault="00A252B1" w:rsidP="00A252B1">
      <w:pPr>
        <w:jc w:val="both"/>
        <w:rPr>
          <w:rFonts w:cs="Arial"/>
          <w:sz w:val="22"/>
          <w:szCs w:val="22"/>
        </w:rPr>
      </w:pPr>
      <w:r w:rsidRPr="00A252B1">
        <w:rPr>
          <w:rFonts w:cs="Arial"/>
          <w:b/>
          <w:sz w:val="22"/>
          <w:szCs w:val="22"/>
        </w:rPr>
        <w:t>Proyecto de Acuerdo 585 y 596 de 2024</w:t>
      </w:r>
      <w:r w:rsidRPr="00A252B1">
        <w:rPr>
          <w:rFonts w:cs="Arial"/>
          <w:sz w:val="22"/>
          <w:szCs w:val="22"/>
        </w:rPr>
        <w:t>: Por medio del cual se adoptan acciones de prevención y atención del acoso y ciberacoso escolar dentro de las Instituciones Educativas del Distrito y se dictan otras disposiciones.</w:t>
      </w:r>
    </w:p>
    <w:p w14:paraId="6711D421" w14:textId="77777777" w:rsidR="00A252B1" w:rsidRPr="00A252B1" w:rsidRDefault="00A252B1" w:rsidP="00A252B1">
      <w:pPr>
        <w:jc w:val="both"/>
        <w:rPr>
          <w:rFonts w:cs="Arial"/>
          <w:sz w:val="22"/>
          <w:szCs w:val="22"/>
        </w:rPr>
      </w:pPr>
    </w:p>
    <w:p w14:paraId="3203F1FF" w14:textId="77777777" w:rsidR="00A252B1" w:rsidRPr="00A252B1" w:rsidRDefault="00A252B1" w:rsidP="00A252B1">
      <w:pPr>
        <w:jc w:val="both"/>
        <w:rPr>
          <w:rFonts w:cs="Arial"/>
          <w:sz w:val="22"/>
          <w:szCs w:val="22"/>
        </w:rPr>
      </w:pPr>
      <w:r w:rsidRPr="00A252B1">
        <w:rPr>
          <w:rFonts w:cs="Arial"/>
          <w:b/>
          <w:sz w:val="22"/>
          <w:szCs w:val="22"/>
        </w:rPr>
        <w:t>Proyecto de Acuerdo 552 de 2024</w:t>
      </w:r>
      <w:r w:rsidRPr="00A252B1">
        <w:rPr>
          <w:rFonts w:cs="Arial"/>
          <w:sz w:val="22"/>
          <w:szCs w:val="22"/>
        </w:rPr>
        <w:t>: Por medio del cual se establecen lineamientos para la construcción del Protocolo de Integral de Victimas de Hurto en Bogotá D.C.</w:t>
      </w:r>
    </w:p>
    <w:p w14:paraId="5C678EB7" w14:textId="77777777" w:rsidR="00A252B1" w:rsidRPr="00A252B1" w:rsidRDefault="00A252B1" w:rsidP="00A252B1">
      <w:pPr>
        <w:jc w:val="both"/>
        <w:rPr>
          <w:rFonts w:cs="Arial"/>
          <w:sz w:val="22"/>
          <w:szCs w:val="22"/>
        </w:rPr>
      </w:pPr>
    </w:p>
    <w:p w14:paraId="0BDADC79" w14:textId="77777777" w:rsidR="00A252B1" w:rsidRPr="00A252B1" w:rsidRDefault="00A252B1" w:rsidP="00A252B1">
      <w:pPr>
        <w:jc w:val="both"/>
        <w:rPr>
          <w:rFonts w:cs="Arial"/>
          <w:sz w:val="22"/>
          <w:szCs w:val="22"/>
        </w:rPr>
      </w:pPr>
      <w:r w:rsidRPr="00A252B1">
        <w:rPr>
          <w:rFonts w:cs="Arial"/>
          <w:b/>
          <w:sz w:val="22"/>
          <w:szCs w:val="22"/>
        </w:rPr>
        <w:t>Proyecto de Acuerdo 399 de 2024</w:t>
      </w:r>
      <w:r w:rsidRPr="00A252B1">
        <w:rPr>
          <w:rFonts w:cs="Arial"/>
          <w:sz w:val="22"/>
          <w:szCs w:val="22"/>
        </w:rPr>
        <w:t>: Por el cual se establecen medidas para garantizar el ejercicio de los derechos de las personas LGBTI y sobre identidades de género y orientaciones sexuales, asegurando entornos escolares seguros, inclusivos, respetuosos y libres de violencia al interior de las Instituciones Educativas del Distrito Capital, teniendo en cuenta los enfoques poblacionales, diferencial y de género, y se dictan otras disposiciones.</w:t>
      </w:r>
    </w:p>
    <w:p w14:paraId="6648C733" w14:textId="77777777" w:rsidR="00A252B1" w:rsidRPr="00A252B1" w:rsidRDefault="00A252B1" w:rsidP="00A252B1">
      <w:pPr>
        <w:jc w:val="both"/>
        <w:rPr>
          <w:rFonts w:cs="Arial"/>
          <w:sz w:val="22"/>
          <w:szCs w:val="22"/>
        </w:rPr>
      </w:pPr>
    </w:p>
    <w:p w14:paraId="110EE70B" w14:textId="77777777" w:rsidR="00A252B1" w:rsidRPr="00A252B1" w:rsidRDefault="00A252B1" w:rsidP="00A252B1">
      <w:pPr>
        <w:jc w:val="both"/>
        <w:rPr>
          <w:rFonts w:cs="Arial"/>
          <w:bCs/>
          <w:sz w:val="22"/>
          <w:szCs w:val="22"/>
        </w:rPr>
      </w:pPr>
      <w:r w:rsidRPr="00A252B1">
        <w:rPr>
          <w:rFonts w:cs="Arial"/>
          <w:b/>
          <w:sz w:val="22"/>
          <w:szCs w:val="22"/>
        </w:rPr>
        <w:t>proyecto de Acuerdo 400, 500, 591 de 2024</w:t>
      </w:r>
      <w:r w:rsidRPr="00A252B1">
        <w:rPr>
          <w:rFonts w:cs="Arial"/>
          <w:sz w:val="22"/>
          <w:szCs w:val="22"/>
        </w:rPr>
        <w:t>: “Por medio del cual se declara el 16 de marzo como el día de las víctimas por covid-19 en Bogotá, se rinde homenaje al personal de salud fallecido a causa de la pandemia y se crea la orden civil al mérito “héroes de la salud”.</w:t>
      </w:r>
    </w:p>
    <w:p w14:paraId="03C2399C" w14:textId="77777777" w:rsidR="00A252B1" w:rsidRPr="00A252B1" w:rsidRDefault="00A252B1" w:rsidP="00A252B1">
      <w:pPr>
        <w:jc w:val="both"/>
        <w:rPr>
          <w:rFonts w:cs="Arial"/>
          <w:sz w:val="22"/>
          <w:szCs w:val="22"/>
        </w:rPr>
      </w:pPr>
    </w:p>
    <w:p w14:paraId="4D28DA61" w14:textId="77777777" w:rsidR="00A252B1" w:rsidRPr="00A252B1" w:rsidRDefault="00A252B1" w:rsidP="00A252B1">
      <w:pPr>
        <w:ind w:right="119"/>
        <w:jc w:val="both"/>
        <w:rPr>
          <w:rFonts w:cs="Arial"/>
          <w:sz w:val="22"/>
          <w:szCs w:val="22"/>
        </w:rPr>
      </w:pPr>
      <w:r w:rsidRPr="00A252B1">
        <w:rPr>
          <w:rFonts w:cs="Arial"/>
          <w:b/>
          <w:sz w:val="22"/>
          <w:szCs w:val="22"/>
        </w:rPr>
        <w:t>Proyecto de Acuerdo 707 de 2024</w:t>
      </w:r>
      <w:r w:rsidRPr="00A252B1">
        <w:rPr>
          <w:rFonts w:cs="Arial"/>
          <w:sz w:val="22"/>
          <w:szCs w:val="22"/>
        </w:rPr>
        <w:t>:</w:t>
      </w:r>
      <w:r w:rsidRPr="00A252B1">
        <w:rPr>
          <w:rFonts w:cs="Arial"/>
          <w:b/>
          <w:sz w:val="22"/>
          <w:szCs w:val="22"/>
        </w:rPr>
        <w:t xml:space="preserve"> </w:t>
      </w:r>
      <w:r w:rsidRPr="00A252B1">
        <w:rPr>
          <w:rFonts w:cs="Arial"/>
          <w:sz w:val="22"/>
          <w:szCs w:val="22"/>
        </w:rPr>
        <w:t>“Por medio del cual se dictan lineamientos para la</w:t>
      </w:r>
      <w:r w:rsidRPr="00A252B1">
        <w:rPr>
          <w:rFonts w:cs="Arial"/>
          <w:spacing w:val="1"/>
          <w:sz w:val="22"/>
          <w:szCs w:val="22"/>
        </w:rPr>
        <w:t xml:space="preserve"> </w:t>
      </w:r>
      <w:r w:rsidRPr="00A252B1">
        <w:rPr>
          <w:rFonts w:cs="Arial"/>
          <w:sz w:val="22"/>
          <w:szCs w:val="22"/>
        </w:rPr>
        <w:t>implementación de una</w:t>
      </w:r>
      <w:r w:rsidRPr="00A252B1">
        <w:rPr>
          <w:rFonts w:cs="Arial"/>
          <w:spacing w:val="1"/>
          <w:sz w:val="22"/>
          <w:szCs w:val="22"/>
        </w:rPr>
        <w:t xml:space="preserve"> </w:t>
      </w:r>
      <w:r w:rsidRPr="00A252B1">
        <w:rPr>
          <w:rFonts w:cs="Arial"/>
          <w:sz w:val="22"/>
          <w:szCs w:val="22"/>
        </w:rPr>
        <w:t>red distrital para la</w:t>
      </w:r>
      <w:r w:rsidRPr="00A252B1">
        <w:rPr>
          <w:rFonts w:cs="Arial"/>
          <w:spacing w:val="1"/>
          <w:sz w:val="22"/>
          <w:szCs w:val="22"/>
        </w:rPr>
        <w:t xml:space="preserve"> </w:t>
      </w:r>
      <w:r w:rsidRPr="00A252B1">
        <w:rPr>
          <w:rFonts w:cs="Arial"/>
          <w:sz w:val="22"/>
          <w:szCs w:val="22"/>
        </w:rPr>
        <w:t>prevención y atención oportuna de eventos de accidentes cerebrovasculares (ACV) e infarto agudo</w:t>
      </w:r>
      <w:r w:rsidRPr="00A252B1">
        <w:rPr>
          <w:rFonts w:cs="Arial"/>
          <w:spacing w:val="1"/>
          <w:sz w:val="22"/>
          <w:szCs w:val="22"/>
        </w:rPr>
        <w:t xml:space="preserve"> </w:t>
      </w:r>
      <w:r w:rsidRPr="00A252B1">
        <w:rPr>
          <w:rFonts w:cs="Arial"/>
          <w:sz w:val="22"/>
          <w:szCs w:val="22"/>
        </w:rPr>
        <w:t>de</w:t>
      </w:r>
      <w:r w:rsidRPr="00A252B1">
        <w:rPr>
          <w:rFonts w:cs="Arial"/>
          <w:spacing w:val="-1"/>
          <w:sz w:val="22"/>
          <w:szCs w:val="22"/>
        </w:rPr>
        <w:t xml:space="preserve"> </w:t>
      </w:r>
      <w:r w:rsidRPr="00A252B1">
        <w:rPr>
          <w:rFonts w:cs="Arial"/>
          <w:sz w:val="22"/>
          <w:szCs w:val="22"/>
        </w:rPr>
        <w:t>miocardio</w:t>
      </w:r>
      <w:r w:rsidRPr="00A252B1">
        <w:rPr>
          <w:rFonts w:cs="Arial"/>
          <w:spacing w:val="-2"/>
          <w:sz w:val="22"/>
          <w:szCs w:val="22"/>
        </w:rPr>
        <w:t xml:space="preserve"> </w:t>
      </w:r>
      <w:r w:rsidRPr="00A252B1">
        <w:rPr>
          <w:rFonts w:cs="Arial"/>
          <w:sz w:val="22"/>
          <w:szCs w:val="22"/>
        </w:rPr>
        <w:t>(IAM) en Bogotá</w:t>
      </w:r>
      <w:r w:rsidRPr="00A252B1">
        <w:rPr>
          <w:rFonts w:cs="Arial"/>
          <w:spacing w:val="-3"/>
          <w:sz w:val="22"/>
          <w:szCs w:val="22"/>
        </w:rPr>
        <w:t xml:space="preserve"> </w:t>
      </w:r>
      <w:r w:rsidRPr="00A252B1">
        <w:rPr>
          <w:rFonts w:cs="Arial"/>
          <w:sz w:val="22"/>
          <w:szCs w:val="22"/>
        </w:rPr>
        <w:t>D.C.,</w:t>
      </w:r>
      <w:r w:rsidRPr="00A252B1">
        <w:rPr>
          <w:rFonts w:cs="Arial"/>
          <w:spacing w:val="2"/>
          <w:sz w:val="22"/>
          <w:szCs w:val="22"/>
        </w:rPr>
        <w:t xml:space="preserve"> </w:t>
      </w:r>
      <w:r w:rsidRPr="00A252B1">
        <w:rPr>
          <w:rFonts w:cs="Arial"/>
          <w:sz w:val="22"/>
          <w:szCs w:val="22"/>
        </w:rPr>
        <w:t>y</w:t>
      </w:r>
      <w:r w:rsidRPr="00A252B1">
        <w:rPr>
          <w:rFonts w:cs="Arial"/>
          <w:spacing w:val="-1"/>
          <w:sz w:val="22"/>
          <w:szCs w:val="22"/>
        </w:rPr>
        <w:t xml:space="preserve"> </w:t>
      </w:r>
      <w:r w:rsidRPr="00A252B1">
        <w:rPr>
          <w:rFonts w:cs="Arial"/>
          <w:sz w:val="22"/>
          <w:szCs w:val="22"/>
        </w:rPr>
        <w:t>se</w:t>
      </w:r>
      <w:r w:rsidRPr="00A252B1">
        <w:rPr>
          <w:rFonts w:cs="Arial"/>
          <w:spacing w:val="-2"/>
          <w:sz w:val="22"/>
          <w:szCs w:val="22"/>
        </w:rPr>
        <w:t xml:space="preserve"> </w:t>
      </w:r>
      <w:r w:rsidRPr="00A252B1">
        <w:rPr>
          <w:rFonts w:cs="Arial"/>
          <w:sz w:val="22"/>
          <w:szCs w:val="22"/>
        </w:rPr>
        <w:t>dictan</w:t>
      </w:r>
      <w:r w:rsidRPr="00A252B1">
        <w:rPr>
          <w:rFonts w:cs="Arial"/>
          <w:spacing w:val="1"/>
          <w:sz w:val="22"/>
          <w:szCs w:val="22"/>
        </w:rPr>
        <w:t xml:space="preserve"> </w:t>
      </w:r>
      <w:r w:rsidRPr="00A252B1">
        <w:rPr>
          <w:rFonts w:cs="Arial"/>
          <w:sz w:val="22"/>
          <w:szCs w:val="22"/>
        </w:rPr>
        <w:t>otras</w:t>
      </w:r>
      <w:r w:rsidRPr="00A252B1">
        <w:rPr>
          <w:rFonts w:cs="Arial"/>
          <w:spacing w:val="1"/>
          <w:sz w:val="22"/>
          <w:szCs w:val="22"/>
        </w:rPr>
        <w:t xml:space="preserve"> </w:t>
      </w:r>
      <w:r w:rsidRPr="00A252B1">
        <w:rPr>
          <w:rFonts w:cs="Arial"/>
          <w:sz w:val="22"/>
          <w:szCs w:val="22"/>
        </w:rPr>
        <w:t>disposiciones”.</w:t>
      </w:r>
    </w:p>
    <w:p w14:paraId="334EAABC" w14:textId="77777777" w:rsidR="00A252B1" w:rsidRPr="00A252B1" w:rsidRDefault="00A252B1" w:rsidP="00A252B1">
      <w:pPr>
        <w:jc w:val="both"/>
        <w:rPr>
          <w:rFonts w:cs="Arial"/>
          <w:sz w:val="22"/>
          <w:szCs w:val="22"/>
        </w:rPr>
      </w:pPr>
    </w:p>
    <w:p w14:paraId="6BF8AC8F" w14:textId="77777777" w:rsidR="00A252B1" w:rsidRPr="00A252B1" w:rsidRDefault="00A252B1" w:rsidP="00A252B1">
      <w:pPr>
        <w:jc w:val="both"/>
        <w:rPr>
          <w:rFonts w:cs="Arial"/>
          <w:sz w:val="22"/>
          <w:szCs w:val="22"/>
        </w:rPr>
      </w:pPr>
      <w:r w:rsidRPr="00A252B1">
        <w:rPr>
          <w:rFonts w:cs="Arial"/>
          <w:b/>
          <w:sz w:val="22"/>
          <w:szCs w:val="22"/>
        </w:rPr>
        <w:t>Proyecto de Acuerdo 712 de 2024:</w:t>
      </w:r>
      <w:r w:rsidRPr="00A252B1">
        <w:rPr>
          <w:rFonts w:cs="Arial"/>
          <w:sz w:val="22"/>
          <w:szCs w:val="22"/>
        </w:rPr>
        <w:t xml:space="preserve"> Por el cual se dictan lineamientos para la prevención y disminución del uso de los sistemas electrónicos de administración de nicotina (sean), sistemas similares sin nicotina (SSSN), productos de tabaco calentado (PTC) y productos de nicotina oral (PNO) en Bogotá D.C.</w:t>
      </w:r>
    </w:p>
    <w:p w14:paraId="3E00E7FB" w14:textId="77777777" w:rsidR="00A252B1" w:rsidRPr="00A252B1" w:rsidRDefault="00A252B1" w:rsidP="00A252B1">
      <w:pPr>
        <w:jc w:val="both"/>
        <w:rPr>
          <w:rFonts w:cs="Arial"/>
          <w:sz w:val="22"/>
          <w:szCs w:val="22"/>
        </w:rPr>
      </w:pPr>
    </w:p>
    <w:p w14:paraId="43D04FBD" w14:textId="77777777" w:rsidR="00A252B1" w:rsidRPr="00A252B1" w:rsidRDefault="00A252B1" w:rsidP="00A252B1">
      <w:pPr>
        <w:adjustRightInd w:val="0"/>
        <w:jc w:val="both"/>
        <w:rPr>
          <w:rFonts w:cs="Arial"/>
          <w:bCs/>
          <w:color w:val="000000"/>
          <w:sz w:val="22"/>
          <w:szCs w:val="22"/>
        </w:rPr>
      </w:pPr>
      <w:r w:rsidRPr="00A252B1">
        <w:rPr>
          <w:rFonts w:cs="Arial"/>
          <w:b/>
          <w:bCs/>
          <w:color w:val="000000"/>
          <w:sz w:val="22"/>
          <w:szCs w:val="22"/>
        </w:rPr>
        <w:t>proyecto de acuerdo 654 de 2024:</w:t>
      </w:r>
      <w:r w:rsidRPr="00A252B1">
        <w:rPr>
          <w:rFonts w:cs="Arial"/>
          <w:bCs/>
          <w:color w:val="000000"/>
          <w:sz w:val="22"/>
          <w:szCs w:val="22"/>
        </w:rPr>
        <w:t xml:space="preserve"> </w:t>
      </w:r>
      <w:r w:rsidRPr="00A252B1">
        <w:rPr>
          <w:rFonts w:ascii="Arial-BoldMT" w:hAnsi="Arial-BoldMT" w:cs="Arial-BoldMT"/>
          <w:bCs/>
          <w:color w:val="000000"/>
          <w:sz w:val="22"/>
          <w:szCs w:val="22"/>
        </w:rPr>
        <w:t xml:space="preserve">“Por el cual se promueve un modelo de fortalecimiento de </w:t>
      </w:r>
      <w:r w:rsidRPr="00A252B1">
        <w:rPr>
          <w:rFonts w:cs="Arial"/>
          <w:bCs/>
          <w:color w:val="000000"/>
          <w:sz w:val="22"/>
          <w:szCs w:val="22"/>
        </w:rPr>
        <w:t xml:space="preserve">circularidad en la cadena textil </w:t>
      </w:r>
      <w:r w:rsidRPr="00A252B1">
        <w:rPr>
          <w:rFonts w:ascii="Arial-BoldMT" w:hAnsi="Arial-BoldMT" w:cs="Arial-BoldMT"/>
          <w:bCs/>
          <w:color w:val="000000"/>
          <w:sz w:val="22"/>
          <w:szCs w:val="22"/>
        </w:rPr>
        <w:t xml:space="preserve">– </w:t>
      </w:r>
      <w:r w:rsidRPr="00A252B1">
        <w:rPr>
          <w:rFonts w:cs="Arial"/>
          <w:bCs/>
          <w:color w:val="000000"/>
          <w:sz w:val="22"/>
          <w:szCs w:val="22"/>
        </w:rPr>
        <w:t>confección en el distrito capital; crea el sel</w:t>
      </w:r>
      <w:r w:rsidRPr="00A252B1">
        <w:rPr>
          <w:rFonts w:ascii="Arial-BoldMT" w:hAnsi="Arial-BoldMT" w:cs="Arial-BoldMT"/>
          <w:bCs/>
          <w:color w:val="000000"/>
          <w:sz w:val="22"/>
          <w:szCs w:val="22"/>
        </w:rPr>
        <w:t>lo ‘armario solidario’ y se dictan otras disposiciones”</w:t>
      </w:r>
    </w:p>
    <w:p w14:paraId="298FF169" w14:textId="77777777" w:rsidR="00A252B1" w:rsidRPr="00A252B1" w:rsidRDefault="00A252B1" w:rsidP="00A252B1">
      <w:pPr>
        <w:adjustRightInd w:val="0"/>
        <w:jc w:val="both"/>
        <w:rPr>
          <w:rFonts w:cs="Arial"/>
          <w:b/>
          <w:bCs/>
          <w:color w:val="000000"/>
          <w:sz w:val="22"/>
          <w:szCs w:val="22"/>
        </w:rPr>
      </w:pPr>
    </w:p>
    <w:p w14:paraId="122D0444" w14:textId="77777777" w:rsidR="00A252B1" w:rsidRPr="00A252B1" w:rsidRDefault="00A252B1" w:rsidP="00A252B1">
      <w:pPr>
        <w:pStyle w:val="Default"/>
        <w:spacing w:line="276" w:lineRule="auto"/>
        <w:jc w:val="both"/>
        <w:rPr>
          <w:sz w:val="22"/>
          <w:szCs w:val="22"/>
        </w:rPr>
      </w:pPr>
      <w:r w:rsidRPr="00A252B1">
        <w:rPr>
          <w:b/>
          <w:sz w:val="22"/>
          <w:szCs w:val="22"/>
        </w:rPr>
        <w:t>Proyecto de acuerdo 708 de 2024</w:t>
      </w:r>
      <w:r w:rsidRPr="00A252B1">
        <w:rPr>
          <w:sz w:val="22"/>
          <w:szCs w:val="22"/>
        </w:rPr>
        <w:t>: “Por el cual se modifica la estructura organizacional del concejo de Bogotá D.C., se crean dependencias, se les asignan funciones, se modifica la planta de personal y se dictan otras disposiciones”</w:t>
      </w:r>
    </w:p>
    <w:p w14:paraId="6409643E" w14:textId="77777777" w:rsidR="00A252B1" w:rsidRPr="00A252B1" w:rsidRDefault="00A252B1" w:rsidP="00A252B1">
      <w:pPr>
        <w:pStyle w:val="Default"/>
        <w:spacing w:line="276" w:lineRule="auto"/>
        <w:jc w:val="both"/>
        <w:rPr>
          <w:sz w:val="22"/>
          <w:szCs w:val="22"/>
        </w:rPr>
      </w:pPr>
    </w:p>
    <w:p w14:paraId="5757798F" w14:textId="77777777" w:rsidR="00A252B1" w:rsidRPr="00A252B1" w:rsidRDefault="00A252B1" w:rsidP="00A252B1">
      <w:pPr>
        <w:ind w:left="6" w:right="9"/>
        <w:jc w:val="both"/>
        <w:rPr>
          <w:sz w:val="22"/>
          <w:szCs w:val="22"/>
        </w:rPr>
      </w:pPr>
      <w:r w:rsidRPr="00A252B1">
        <w:rPr>
          <w:b/>
          <w:sz w:val="22"/>
          <w:szCs w:val="22"/>
        </w:rPr>
        <w:t>proyecto</w:t>
      </w:r>
      <w:r w:rsidRPr="00A252B1">
        <w:rPr>
          <w:b/>
          <w:spacing w:val="-1"/>
          <w:sz w:val="22"/>
          <w:szCs w:val="22"/>
        </w:rPr>
        <w:t xml:space="preserve"> </w:t>
      </w:r>
      <w:r w:rsidRPr="00A252B1">
        <w:rPr>
          <w:b/>
          <w:sz w:val="22"/>
          <w:szCs w:val="22"/>
        </w:rPr>
        <w:t>de acuerdo.</w:t>
      </w:r>
      <w:r w:rsidRPr="00A252B1">
        <w:rPr>
          <w:b/>
          <w:spacing w:val="-3"/>
          <w:sz w:val="22"/>
          <w:szCs w:val="22"/>
        </w:rPr>
        <w:t xml:space="preserve"> </w:t>
      </w:r>
      <w:r w:rsidRPr="00A252B1">
        <w:rPr>
          <w:b/>
          <w:sz w:val="22"/>
          <w:szCs w:val="22"/>
        </w:rPr>
        <w:t>647</w:t>
      </w:r>
      <w:r w:rsidRPr="00A252B1">
        <w:rPr>
          <w:b/>
          <w:spacing w:val="-4"/>
          <w:sz w:val="22"/>
          <w:szCs w:val="22"/>
        </w:rPr>
        <w:t xml:space="preserve"> </w:t>
      </w:r>
      <w:r w:rsidRPr="00A252B1">
        <w:rPr>
          <w:b/>
          <w:sz w:val="22"/>
          <w:szCs w:val="22"/>
        </w:rPr>
        <w:t>de</w:t>
      </w:r>
      <w:r w:rsidRPr="00A252B1">
        <w:rPr>
          <w:b/>
          <w:spacing w:val="-3"/>
          <w:sz w:val="22"/>
          <w:szCs w:val="22"/>
        </w:rPr>
        <w:t xml:space="preserve"> </w:t>
      </w:r>
      <w:r w:rsidRPr="00A252B1">
        <w:rPr>
          <w:b/>
          <w:spacing w:val="-4"/>
          <w:sz w:val="22"/>
          <w:szCs w:val="22"/>
        </w:rPr>
        <w:t xml:space="preserve">2024: </w:t>
      </w:r>
      <w:r w:rsidRPr="00A252B1">
        <w:rPr>
          <w:b/>
          <w:sz w:val="22"/>
          <w:szCs w:val="22"/>
        </w:rPr>
        <w:t>“</w:t>
      </w:r>
      <w:r w:rsidRPr="00A252B1">
        <w:rPr>
          <w:sz w:val="22"/>
          <w:szCs w:val="22"/>
        </w:rPr>
        <w:t>Por</w:t>
      </w:r>
      <w:r w:rsidRPr="00A252B1">
        <w:rPr>
          <w:spacing w:val="-5"/>
          <w:sz w:val="22"/>
          <w:szCs w:val="22"/>
        </w:rPr>
        <w:t xml:space="preserve"> </w:t>
      </w:r>
      <w:r w:rsidRPr="00A252B1">
        <w:rPr>
          <w:sz w:val="22"/>
          <w:szCs w:val="22"/>
        </w:rPr>
        <w:t>medio</w:t>
      </w:r>
      <w:r w:rsidRPr="00A252B1">
        <w:rPr>
          <w:spacing w:val="-2"/>
          <w:sz w:val="22"/>
          <w:szCs w:val="22"/>
        </w:rPr>
        <w:t xml:space="preserve"> </w:t>
      </w:r>
      <w:r w:rsidRPr="00A252B1">
        <w:rPr>
          <w:sz w:val="22"/>
          <w:szCs w:val="22"/>
        </w:rPr>
        <w:t>del</w:t>
      </w:r>
      <w:r w:rsidRPr="00A252B1">
        <w:rPr>
          <w:spacing w:val="-5"/>
          <w:sz w:val="22"/>
          <w:szCs w:val="22"/>
        </w:rPr>
        <w:t xml:space="preserve"> </w:t>
      </w:r>
      <w:r w:rsidRPr="00A252B1">
        <w:rPr>
          <w:sz w:val="22"/>
          <w:szCs w:val="22"/>
        </w:rPr>
        <w:t>cual</w:t>
      </w:r>
      <w:r w:rsidRPr="00A252B1">
        <w:rPr>
          <w:spacing w:val="-5"/>
          <w:sz w:val="22"/>
          <w:szCs w:val="22"/>
        </w:rPr>
        <w:t xml:space="preserve"> </w:t>
      </w:r>
      <w:r w:rsidRPr="00A252B1">
        <w:rPr>
          <w:sz w:val="22"/>
          <w:szCs w:val="22"/>
        </w:rPr>
        <w:t>se</w:t>
      </w:r>
      <w:r w:rsidRPr="00A252B1">
        <w:rPr>
          <w:spacing w:val="-2"/>
          <w:sz w:val="22"/>
          <w:szCs w:val="22"/>
        </w:rPr>
        <w:t xml:space="preserve"> </w:t>
      </w:r>
      <w:r w:rsidRPr="00A252B1">
        <w:rPr>
          <w:sz w:val="22"/>
          <w:szCs w:val="22"/>
        </w:rPr>
        <w:t>dictan</w:t>
      </w:r>
      <w:r w:rsidRPr="00A252B1">
        <w:rPr>
          <w:spacing w:val="-2"/>
          <w:sz w:val="22"/>
          <w:szCs w:val="22"/>
        </w:rPr>
        <w:t xml:space="preserve"> </w:t>
      </w:r>
      <w:r w:rsidRPr="00A252B1">
        <w:rPr>
          <w:sz w:val="22"/>
          <w:szCs w:val="22"/>
        </w:rPr>
        <w:t>lineamientos</w:t>
      </w:r>
      <w:r w:rsidRPr="00A252B1">
        <w:rPr>
          <w:spacing w:val="-2"/>
          <w:sz w:val="22"/>
          <w:szCs w:val="22"/>
        </w:rPr>
        <w:t xml:space="preserve"> </w:t>
      </w:r>
      <w:r w:rsidRPr="00A252B1">
        <w:rPr>
          <w:sz w:val="22"/>
          <w:szCs w:val="22"/>
        </w:rPr>
        <w:t>para</w:t>
      </w:r>
      <w:r w:rsidRPr="00A252B1">
        <w:rPr>
          <w:spacing w:val="-3"/>
          <w:sz w:val="22"/>
          <w:szCs w:val="22"/>
        </w:rPr>
        <w:t xml:space="preserve"> </w:t>
      </w:r>
      <w:r w:rsidRPr="00A252B1">
        <w:rPr>
          <w:sz w:val="22"/>
          <w:szCs w:val="22"/>
        </w:rPr>
        <w:t>la</w:t>
      </w:r>
      <w:r w:rsidRPr="00A252B1">
        <w:rPr>
          <w:spacing w:val="-2"/>
          <w:sz w:val="22"/>
          <w:szCs w:val="22"/>
        </w:rPr>
        <w:t xml:space="preserve"> </w:t>
      </w:r>
      <w:r w:rsidRPr="00A252B1">
        <w:rPr>
          <w:sz w:val="22"/>
          <w:szCs w:val="22"/>
        </w:rPr>
        <w:t>estructuración</w:t>
      </w:r>
      <w:r w:rsidRPr="00A252B1">
        <w:rPr>
          <w:spacing w:val="-2"/>
          <w:sz w:val="22"/>
          <w:szCs w:val="22"/>
        </w:rPr>
        <w:t xml:space="preserve"> </w:t>
      </w:r>
      <w:r w:rsidRPr="00A252B1">
        <w:rPr>
          <w:sz w:val="22"/>
          <w:szCs w:val="22"/>
        </w:rPr>
        <w:t>de</w:t>
      </w:r>
      <w:r w:rsidRPr="00A252B1">
        <w:rPr>
          <w:spacing w:val="-2"/>
          <w:sz w:val="22"/>
          <w:szCs w:val="22"/>
        </w:rPr>
        <w:t xml:space="preserve"> </w:t>
      </w:r>
      <w:r w:rsidRPr="00A252B1">
        <w:rPr>
          <w:sz w:val="22"/>
          <w:szCs w:val="22"/>
        </w:rPr>
        <w:t>los</w:t>
      </w:r>
      <w:r w:rsidRPr="00A252B1">
        <w:rPr>
          <w:spacing w:val="-2"/>
          <w:sz w:val="22"/>
          <w:szCs w:val="22"/>
        </w:rPr>
        <w:t xml:space="preserve"> </w:t>
      </w:r>
      <w:r w:rsidRPr="00A252B1">
        <w:rPr>
          <w:sz w:val="22"/>
          <w:szCs w:val="22"/>
        </w:rPr>
        <w:t>consejos locales de salud mental en Bogotá D.C.”</w:t>
      </w:r>
    </w:p>
    <w:p w14:paraId="51DF5763" w14:textId="77777777" w:rsidR="00A252B1" w:rsidRPr="00A252B1" w:rsidRDefault="00A252B1" w:rsidP="00A252B1">
      <w:pPr>
        <w:pStyle w:val="Default"/>
        <w:spacing w:line="276" w:lineRule="auto"/>
        <w:jc w:val="both"/>
        <w:rPr>
          <w:b/>
          <w:sz w:val="22"/>
          <w:szCs w:val="22"/>
        </w:rPr>
      </w:pPr>
    </w:p>
    <w:p w14:paraId="00285526" w14:textId="77777777" w:rsidR="00A252B1" w:rsidRPr="00A252B1" w:rsidRDefault="00A252B1" w:rsidP="00A252B1">
      <w:pPr>
        <w:pStyle w:val="Default"/>
        <w:spacing w:line="276" w:lineRule="auto"/>
        <w:jc w:val="both"/>
        <w:rPr>
          <w:sz w:val="22"/>
          <w:szCs w:val="22"/>
        </w:rPr>
      </w:pPr>
      <w:r w:rsidRPr="00A252B1">
        <w:rPr>
          <w:b/>
          <w:sz w:val="22"/>
          <w:szCs w:val="22"/>
        </w:rPr>
        <w:t xml:space="preserve">Proyecto de acuerdo 660 y 698 de 2024: </w:t>
      </w:r>
      <w:r w:rsidRPr="00A252B1">
        <w:rPr>
          <w:sz w:val="22"/>
          <w:szCs w:val="22"/>
        </w:rPr>
        <w:t>“por</w:t>
      </w:r>
      <w:r w:rsidRPr="00A252B1">
        <w:rPr>
          <w:spacing w:val="-7"/>
          <w:sz w:val="22"/>
          <w:szCs w:val="22"/>
        </w:rPr>
        <w:t xml:space="preserve"> </w:t>
      </w:r>
      <w:r w:rsidRPr="00A252B1">
        <w:rPr>
          <w:sz w:val="22"/>
          <w:szCs w:val="22"/>
        </w:rPr>
        <w:t>el</w:t>
      </w:r>
      <w:r w:rsidRPr="00A252B1">
        <w:rPr>
          <w:spacing w:val="-7"/>
          <w:sz w:val="22"/>
          <w:szCs w:val="22"/>
        </w:rPr>
        <w:t xml:space="preserve"> </w:t>
      </w:r>
      <w:r w:rsidRPr="00A252B1">
        <w:rPr>
          <w:sz w:val="22"/>
          <w:szCs w:val="22"/>
        </w:rPr>
        <w:t>cual</w:t>
      </w:r>
      <w:r w:rsidRPr="00A252B1">
        <w:rPr>
          <w:spacing w:val="-5"/>
          <w:sz w:val="22"/>
          <w:szCs w:val="22"/>
        </w:rPr>
        <w:t xml:space="preserve"> </w:t>
      </w:r>
      <w:r w:rsidRPr="00A252B1">
        <w:rPr>
          <w:sz w:val="22"/>
          <w:szCs w:val="22"/>
        </w:rPr>
        <w:t>se</w:t>
      </w:r>
      <w:r w:rsidRPr="00A252B1">
        <w:rPr>
          <w:spacing w:val="-9"/>
          <w:sz w:val="22"/>
          <w:szCs w:val="22"/>
        </w:rPr>
        <w:t xml:space="preserve"> </w:t>
      </w:r>
      <w:r w:rsidRPr="00A252B1">
        <w:rPr>
          <w:sz w:val="22"/>
          <w:szCs w:val="22"/>
        </w:rPr>
        <w:t>dictan</w:t>
      </w:r>
      <w:r w:rsidRPr="00A252B1">
        <w:rPr>
          <w:spacing w:val="-5"/>
          <w:sz w:val="22"/>
          <w:szCs w:val="22"/>
        </w:rPr>
        <w:t xml:space="preserve"> </w:t>
      </w:r>
      <w:r w:rsidRPr="00A252B1">
        <w:rPr>
          <w:sz w:val="22"/>
          <w:szCs w:val="22"/>
        </w:rPr>
        <w:t>lineamientos</w:t>
      </w:r>
      <w:r w:rsidRPr="00A252B1">
        <w:rPr>
          <w:spacing w:val="-6"/>
          <w:sz w:val="22"/>
          <w:szCs w:val="22"/>
        </w:rPr>
        <w:t xml:space="preserve"> </w:t>
      </w:r>
      <w:r w:rsidRPr="00A252B1">
        <w:rPr>
          <w:sz w:val="22"/>
          <w:szCs w:val="22"/>
        </w:rPr>
        <w:t>para</w:t>
      </w:r>
      <w:r w:rsidRPr="00A252B1">
        <w:rPr>
          <w:spacing w:val="-11"/>
          <w:sz w:val="22"/>
          <w:szCs w:val="22"/>
        </w:rPr>
        <w:t xml:space="preserve"> </w:t>
      </w:r>
      <w:r w:rsidRPr="00A252B1">
        <w:rPr>
          <w:sz w:val="22"/>
          <w:szCs w:val="22"/>
        </w:rPr>
        <w:t>fortalecer</w:t>
      </w:r>
      <w:r w:rsidRPr="00A252B1">
        <w:rPr>
          <w:spacing w:val="-1"/>
          <w:sz w:val="22"/>
          <w:szCs w:val="22"/>
        </w:rPr>
        <w:t xml:space="preserve"> </w:t>
      </w:r>
      <w:r w:rsidRPr="00A252B1">
        <w:rPr>
          <w:sz w:val="22"/>
          <w:szCs w:val="22"/>
        </w:rPr>
        <w:t>la</w:t>
      </w:r>
      <w:r w:rsidRPr="00A252B1">
        <w:rPr>
          <w:spacing w:val="-9"/>
          <w:sz w:val="22"/>
          <w:szCs w:val="22"/>
        </w:rPr>
        <w:t xml:space="preserve"> </w:t>
      </w:r>
      <w:r w:rsidRPr="00A252B1">
        <w:rPr>
          <w:sz w:val="22"/>
          <w:szCs w:val="22"/>
        </w:rPr>
        <w:t>seguridad</w:t>
      </w:r>
      <w:r w:rsidRPr="00A252B1">
        <w:rPr>
          <w:spacing w:val="-58"/>
          <w:sz w:val="22"/>
          <w:szCs w:val="22"/>
        </w:rPr>
        <w:t xml:space="preserve"> </w:t>
      </w:r>
      <w:r w:rsidRPr="00A252B1">
        <w:rPr>
          <w:sz w:val="22"/>
          <w:szCs w:val="22"/>
        </w:rPr>
        <w:t>en</w:t>
      </w:r>
      <w:r w:rsidRPr="00A252B1">
        <w:rPr>
          <w:spacing w:val="-1"/>
          <w:sz w:val="22"/>
          <w:szCs w:val="22"/>
        </w:rPr>
        <w:t xml:space="preserve"> </w:t>
      </w:r>
      <w:r w:rsidRPr="00A252B1">
        <w:rPr>
          <w:sz w:val="22"/>
          <w:szCs w:val="22"/>
        </w:rPr>
        <w:t>Bogotá</w:t>
      </w:r>
      <w:r w:rsidRPr="00A252B1">
        <w:rPr>
          <w:spacing w:val="-6"/>
          <w:sz w:val="22"/>
          <w:szCs w:val="22"/>
        </w:rPr>
        <w:t xml:space="preserve"> </w:t>
      </w:r>
      <w:r w:rsidRPr="00A252B1">
        <w:rPr>
          <w:sz w:val="22"/>
          <w:szCs w:val="22"/>
        </w:rPr>
        <w:t>D.C.”</w:t>
      </w:r>
    </w:p>
    <w:p w14:paraId="265740AA" w14:textId="77777777" w:rsidR="00A252B1" w:rsidRPr="00A252B1" w:rsidRDefault="00A252B1" w:rsidP="00A252B1">
      <w:pPr>
        <w:pStyle w:val="Ttulo1"/>
        <w:tabs>
          <w:tab w:val="left" w:pos="4176"/>
        </w:tabs>
        <w:jc w:val="both"/>
        <w:rPr>
          <w:rFonts w:cs="Arial"/>
          <w:b w:val="0"/>
          <w:sz w:val="22"/>
          <w:szCs w:val="22"/>
        </w:rPr>
      </w:pPr>
      <w:r w:rsidRPr="00A252B1">
        <w:rPr>
          <w:sz w:val="22"/>
          <w:szCs w:val="22"/>
        </w:rPr>
        <w:lastRenderedPageBreak/>
        <w:t>Proyecto</w:t>
      </w:r>
      <w:r w:rsidRPr="00A252B1">
        <w:rPr>
          <w:spacing w:val="-10"/>
          <w:sz w:val="22"/>
          <w:szCs w:val="22"/>
        </w:rPr>
        <w:t xml:space="preserve"> </w:t>
      </w:r>
      <w:r w:rsidRPr="00A252B1">
        <w:rPr>
          <w:sz w:val="22"/>
          <w:szCs w:val="22"/>
        </w:rPr>
        <w:t>de</w:t>
      </w:r>
      <w:r w:rsidRPr="00A252B1">
        <w:rPr>
          <w:spacing w:val="-10"/>
          <w:sz w:val="22"/>
          <w:szCs w:val="22"/>
        </w:rPr>
        <w:t xml:space="preserve"> </w:t>
      </w:r>
      <w:r w:rsidRPr="00A252B1">
        <w:rPr>
          <w:sz w:val="22"/>
          <w:szCs w:val="22"/>
        </w:rPr>
        <w:t xml:space="preserve">acuerdo 671 de </w:t>
      </w:r>
      <w:r w:rsidRPr="00A252B1">
        <w:rPr>
          <w:spacing w:val="-13"/>
          <w:sz w:val="22"/>
          <w:szCs w:val="22"/>
        </w:rPr>
        <w:t xml:space="preserve">2024: </w:t>
      </w:r>
      <w:r w:rsidRPr="00A252B1">
        <w:rPr>
          <w:rFonts w:cs="Arial"/>
          <w:b w:val="0"/>
          <w:sz w:val="22"/>
          <w:szCs w:val="22"/>
        </w:rPr>
        <w:t>“por medio del cual se incentiva la participación de niños, niñas y</w:t>
      </w:r>
      <w:r w:rsidRPr="00A252B1">
        <w:rPr>
          <w:rFonts w:cs="Arial"/>
          <w:b w:val="0"/>
          <w:spacing w:val="1"/>
          <w:sz w:val="22"/>
          <w:szCs w:val="22"/>
        </w:rPr>
        <w:t xml:space="preserve"> </w:t>
      </w:r>
      <w:r w:rsidRPr="00A252B1">
        <w:rPr>
          <w:rFonts w:cs="Arial"/>
          <w:b w:val="0"/>
          <w:sz w:val="22"/>
          <w:szCs w:val="22"/>
        </w:rPr>
        <w:t>adolescentes</w:t>
      </w:r>
      <w:r w:rsidRPr="00A252B1">
        <w:rPr>
          <w:rFonts w:cs="Arial"/>
          <w:b w:val="0"/>
          <w:spacing w:val="-9"/>
          <w:sz w:val="22"/>
          <w:szCs w:val="22"/>
        </w:rPr>
        <w:t xml:space="preserve"> </w:t>
      </w:r>
      <w:r w:rsidRPr="00A252B1">
        <w:rPr>
          <w:rFonts w:cs="Arial"/>
          <w:b w:val="0"/>
          <w:sz w:val="22"/>
          <w:szCs w:val="22"/>
        </w:rPr>
        <w:t>en</w:t>
      </w:r>
      <w:r w:rsidRPr="00A252B1">
        <w:rPr>
          <w:rFonts w:cs="Arial"/>
          <w:b w:val="0"/>
          <w:spacing w:val="-7"/>
          <w:sz w:val="22"/>
          <w:szCs w:val="22"/>
        </w:rPr>
        <w:t xml:space="preserve"> </w:t>
      </w:r>
      <w:r w:rsidRPr="00A252B1">
        <w:rPr>
          <w:rFonts w:cs="Arial"/>
          <w:b w:val="0"/>
          <w:sz w:val="22"/>
          <w:szCs w:val="22"/>
        </w:rPr>
        <w:t>los</w:t>
      </w:r>
      <w:r w:rsidRPr="00A252B1">
        <w:rPr>
          <w:rFonts w:cs="Arial"/>
          <w:b w:val="0"/>
          <w:spacing w:val="-11"/>
          <w:sz w:val="22"/>
          <w:szCs w:val="22"/>
        </w:rPr>
        <w:t xml:space="preserve"> </w:t>
      </w:r>
      <w:r w:rsidRPr="00A252B1">
        <w:rPr>
          <w:rFonts w:cs="Arial"/>
          <w:b w:val="0"/>
          <w:sz w:val="22"/>
          <w:szCs w:val="22"/>
        </w:rPr>
        <w:t>organismos</w:t>
      </w:r>
      <w:r w:rsidRPr="00A252B1">
        <w:rPr>
          <w:rFonts w:cs="Arial"/>
          <w:b w:val="0"/>
          <w:spacing w:val="-9"/>
          <w:sz w:val="22"/>
          <w:szCs w:val="22"/>
        </w:rPr>
        <w:t xml:space="preserve"> </w:t>
      </w:r>
      <w:r w:rsidRPr="00A252B1">
        <w:rPr>
          <w:rFonts w:cs="Arial"/>
          <w:b w:val="0"/>
          <w:sz w:val="22"/>
          <w:szCs w:val="22"/>
        </w:rPr>
        <w:t>comunales</w:t>
      </w:r>
      <w:r w:rsidRPr="00A252B1">
        <w:rPr>
          <w:rFonts w:cs="Arial"/>
          <w:b w:val="0"/>
          <w:spacing w:val="-9"/>
          <w:sz w:val="22"/>
          <w:szCs w:val="22"/>
        </w:rPr>
        <w:t xml:space="preserve"> </w:t>
      </w:r>
      <w:r w:rsidRPr="00A252B1">
        <w:rPr>
          <w:rFonts w:cs="Arial"/>
          <w:b w:val="0"/>
          <w:sz w:val="22"/>
          <w:szCs w:val="22"/>
        </w:rPr>
        <w:t>del</w:t>
      </w:r>
      <w:r w:rsidRPr="00A252B1">
        <w:rPr>
          <w:rFonts w:cs="Arial"/>
          <w:b w:val="0"/>
          <w:spacing w:val="-7"/>
          <w:sz w:val="22"/>
          <w:szCs w:val="22"/>
        </w:rPr>
        <w:t xml:space="preserve"> </w:t>
      </w:r>
      <w:r w:rsidRPr="00A252B1">
        <w:rPr>
          <w:rFonts w:cs="Arial"/>
          <w:b w:val="0"/>
          <w:sz w:val="22"/>
          <w:szCs w:val="22"/>
        </w:rPr>
        <w:t>Distrito</w:t>
      </w:r>
      <w:r w:rsidRPr="00A252B1">
        <w:rPr>
          <w:rFonts w:cs="Arial"/>
          <w:b w:val="0"/>
          <w:spacing w:val="-8"/>
          <w:sz w:val="22"/>
          <w:szCs w:val="22"/>
        </w:rPr>
        <w:t xml:space="preserve"> </w:t>
      </w:r>
      <w:r w:rsidRPr="00A252B1">
        <w:rPr>
          <w:rFonts w:cs="Arial"/>
          <w:b w:val="0"/>
          <w:sz w:val="22"/>
          <w:szCs w:val="22"/>
        </w:rPr>
        <w:t>Capital”</w:t>
      </w:r>
    </w:p>
    <w:p w14:paraId="7C587387" w14:textId="77777777" w:rsidR="00A252B1" w:rsidRPr="00A252B1" w:rsidRDefault="00A252B1" w:rsidP="00A252B1">
      <w:pPr>
        <w:jc w:val="both"/>
        <w:rPr>
          <w:sz w:val="22"/>
          <w:szCs w:val="22"/>
        </w:rPr>
      </w:pPr>
    </w:p>
    <w:p w14:paraId="6854EBFD" w14:textId="77777777" w:rsidR="00A252B1" w:rsidRPr="00A252B1" w:rsidRDefault="00A252B1" w:rsidP="00A252B1">
      <w:pPr>
        <w:jc w:val="both"/>
        <w:rPr>
          <w:rFonts w:cs="Arial"/>
          <w:sz w:val="22"/>
          <w:szCs w:val="22"/>
        </w:rPr>
      </w:pPr>
      <w:r w:rsidRPr="00A252B1">
        <w:rPr>
          <w:rFonts w:cs="Arial"/>
          <w:b/>
          <w:sz w:val="22"/>
          <w:szCs w:val="22"/>
        </w:rPr>
        <w:t>Proyecto de acuerdo</w:t>
      </w:r>
      <w:r w:rsidRPr="00A252B1">
        <w:rPr>
          <w:rFonts w:cs="Arial"/>
          <w:sz w:val="22"/>
          <w:szCs w:val="22"/>
        </w:rPr>
        <w:t xml:space="preserve"> </w:t>
      </w:r>
      <w:r w:rsidRPr="00A252B1">
        <w:rPr>
          <w:rFonts w:cs="Arial"/>
          <w:b/>
          <w:sz w:val="22"/>
          <w:szCs w:val="22"/>
        </w:rPr>
        <w:t>682 de 2024</w:t>
      </w:r>
      <w:r w:rsidRPr="00A252B1">
        <w:rPr>
          <w:rFonts w:cs="Arial"/>
          <w:sz w:val="22"/>
          <w:szCs w:val="22"/>
        </w:rPr>
        <w:t xml:space="preserve">: “por medio del cual se crea la orden civil al mérito </w:t>
      </w:r>
      <w:r w:rsidRPr="00A252B1">
        <w:rPr>
          <w:rFonts w:cs="Arial"/>
          <w:b/>
          <w:sz w:val="22"/>
          <w:szCs w:val="22"/>
        </w:rPr>
        <w:t>“GILMA JIMÉNEZ”</w:t>
      </w:r>
      <w:r w:rsidRPr="00A252B1">
        <w:rPr>
          <w:rFonts w:cs="Arial"/>
          <w:sz w:val="22"/>
          <w:szCs w:val="22"/>
        </w:rPr>
        <w:t xml:space="preserve"> y se dictan otras disposiciones” </w:t>
      </w:r>
    </w:p>
    <w:p w14:paraId="1CEE431F" w14:textId="77777777" w:rsidR="00A252B1" w:rsidRPr="00A252B1" w:rsidRDefault="00A252B1" w:rsidP="00A252B1">
      <w:pPr>
        <w:jc w:val="both"/>
        <w:rPr>
          <w:rFonts w:cs="Arial"/>
          <w:sz w:val="22"/>
          <w:szCs w:val="22"/>
        </w:rPr>
      </w:pPr>
    </w:p>
    <w:p w14:paraId="7B91B98D" w14:textId="77777777" w:rsidR="00A252B1" w:rsidRPr="00A252B1" w:rsidRDefault="00A252B1" w:rsidP="00A252B1">
      <w:pPr>
        <w:jc w:val="both"/>
        <w:rPr>
          <w:rFonts w:cs="Arial"/>
          <w:b/>
          <w:sz w:val="22"/>
          <w:szCs w:val="22"/>
        </w:rPr>
      </w:pPr>
      <w:r w:rsidRPr="00A252B1">
        <w:rPr>
          <w:rFonts w:cs="Arial"/>
          <w:b/>
          <w:sz w:val="22"/>
          <w:szCs w:val="22"/>
        </w:rPr>
        <w:t xml:space="preserve">Proyecto de acuerdo 799 de 2024 </w:t>
      </w:r>
      <w:r w:rsidRPr="00A252B1">
        <w:rPr>
          <w:sz w:val="22"/>
          <w:szCs w:val="22"/>
        </w:rPr>
        <w:t>“Por</w:t>
      </w:r>
      <w:r w:rsidRPr="00A252B1">
        <w:rPr>
          <w:spacing w:val="-7"/>
          <w:sz w:val="22"/>
          <w:szCs w:val="22"/>
        </w:rPr>
        <w:t xml:space="preserve"> </w:t>
      </w:r>
      <w:r w:rsidRPr="00A252B1">
        <w:rPr>
          <w:sz w:val="22"/>
          <w:szCs w:val="22"/>
        </w:rPr>
        <w:t>medio</w:t>
      </w:r>
      <w:r w:rsidRPr="00A252B1">
        <w:rPr>
          <w:spacing w:val="-5"/>
          <w:sz w:val="22"/>
          <w:szCs w:val="22"/>
        </w:rPr>
        <w:t xml:space="preserve"> </w:t>
      </w:r>
      <w:r w:rsidRPr="00A252B1">
        <w:rPr>
          <w:sz w:val="22"/>
          <w:szCs w:val="22"/>
        </w:rPr>
        <w:t>del</w:t>
      </w:r>
      <w:r w:rsidRPr="00A252B1">
        <w:rPr>
          <w:spacing w:val="-8"/>
          <w:sz w:val="22"/>
          <w:szCs w:val="22"/>
        </w:rPr>
        <w:t xml:space="preserve"> </w:t>
      </w:r>
      <w:r w:rsidRPr="00A252B1">
        <w:rPr>
          <w:sz w:val="22"/>
          <w:szCs w:val="22"/>
        </w:rPr>
        <w:t>cual</w:t>
      </w:r>
      <w:r w:rsidRPr="00A252B1">
        <w:rPr>
          <w:spacing w:val="-4"/>
          <w:sz w:val="22"/>
          <w:szCs w:val="22"/>
        </w:rPr>
        <w:t xml:space="preserve"> </w:t>
      </w:r>
      <w:r w:rsidRPr="00A252B1">
        <w:rPr>
          <w:sz w:val="22"/>
          <w:szCs w:val="22"/>
        </w:rPr>
        <w:t>se</w:t>
      </w:r>
      <w:r w:rsidRPr="00A252B1">
        <w:rPr>
          <w:spacing w:val="-7"/>
          <w:sz w:val="22"/>
          <w:szCs w:val="22"/>
        </w:rPr>
        <w:t xml:space="preserve"> </w:t>
      </w:r>
      <w:r w:rsidRPr="00A252B1">
        <w:rPr>
          <w:sz w:val="22"/>
          <w:szCs w:val="22"/>
        </w:rPr>
        <w:t>formulan</w:t>
      </w:r>
      <w:r w:rsidRPr="00A252B1">
        <w:rPr>
          <w:spacing w:val="-7"/>
          <w:sz w:val="22"/>
          <w:szCs w:val="22"/>
        </w:rPr>
        <w:t xml:space="preserve"> </w:t>
      </w:r>
      <w:r w:rsidRPr="00A252B1">
        <w:rPr>
          <w:sz w:val="22"/>
          <w:szCs w:val="22"/>
        </w:rPr>
        <w:t>lineamientos</w:t>
      </w:r>
      <w:r w:rsidRPr="00A252B1">
        <w:rPr>
          <w:spacing w:val="-3"/>
          <w:sz w:val="22"/>
          <w:szCs w:val="22"/>
        </w:rPr>
        <w:t xml:space="preserve"> </w:t>
      </w:r>
      <w:r w:rsidRPr="00A252B1">
        <w:rPr>
          <w:sz w:val="22"/>
          <w:szCs w:val="22"/>
        </w:rPr>
        <w:t>para</w:t>
      </w:r>
      <w:r w:rsidRPr="00A252B1">
        <w:rPr>
          <w:spacing w:val="-7"/>
          <w:sz w:val="22"/>
          <w:szCs w:val="22"/>
        </w:rPr>
        <w:t xml:space="preserve"> </w:t>
      </w:r>
      <w:r w:rsidRPr="00A252B1">
        <w:rPr>
          <w:sz w:val="22"/>
          <w:szCs w:val="22"/>
        </w:rPr>
        <w:t>identificar, mitigar y</w:t>
      </w:r>
      <w:r w:rsidRPr="00A252B1">
        <w:rPr>
          <w:spacing w:val="-1"/>
          <w:sz w:val="22"/>
          <w:szCs w:val="22"/>
        </w:rPr>
        <w:t xml:space="preserve"> </w:t>
      </w:r>
      <w:r w:rsidRPr="00A252B1">
        <w:rPr>
          <w:sz w:val="22"/>
          <w:szCs w:val="22"/>
        </w:rPr>
        <w:t>combatir</w:t>
      </w:r>
      <w:r w:rsidRPr="00A252B1">
        <w:rPr>
          <w:spacing w:val="-3"/>
          <w:sz w:val="22"/>
          <w:szCs w:val="22"/>
        </w:rPr>
        <w:t xml:space="preserve"> </w:t>
      </w:r>
      <w:r w:rsidRPr="00A252B1">
        <w:rPr>
          <w:sz w:val="22"/>
          <w:szCs w:val="22"/>
        </w:rPr>
        <w:t>las</w:t>
      </w:r>
      <w:r w:rsidRPr="00A252B1">
        <w:rPr>
          <w:spacing w:val="-1"/>
          <w:sz w:val="22"/>
          <w:szCs w:val="22"/>
        </w:rPr>
        <w:t xml:space="preserve"> </w:t>
      </w:r>
      <w:r w:rsidRPr="00A252B1">
        <w:rPr>
          <w:sz w:val="22"/>
          <w:szCs w:val="22"/>
        </w:rPr>
        <w:t>ollas</w:t>
      </w:r>
      <w:r w:rsidRPr="00A252B1">
        <w:rPr>
          <w:spacing w:val="-2"/>
          <w:sz w:val="22"/>
          <w:szCs w:val="22"/>
        </w:rPr>
        <w:t xml:space="preserve"> </w:t>
      </w:r>
      <w:r w:rsidRPr="00A252B1">
        <w:rPr>
          <w:sz w:val="22"/>
          <w:szCs w:val="22"/>
        </w:rPr>
        <w:t>de</w:t>
      </w:r>
      <w:r w:rsidRPr="00A252B1">
        <w:rPr>
          <w:spacing w:val="-1"/>
          <w:sz w:val="22"/>
          <w:szCs w:val="22"/>
        </w:rPr>
        <w:t xml:space="preserve"> </w:t>
      </w:r>
      <w:r w:rsidRPr="00A252B1">
        <w:rPr>
          <w:sz w:val="22"/>
          <w:szCs w:val="22"/>
        </w:rPr>
        <w:t>microtráfico</w:t>
      </w:r>
      <w:r w:rsidRPr="00A252B1">
        <w:rPr>
          <w:spacing w:val="-1"/>
          <w:sz w:val="22"/>
          <w:szCs w:val="22"/>
        </w:rPr>
        <w:t xml:space="preserve"> </w:t>
      </w:r>
      <w:r w:rsidRPr="00A252B1">
        <w:rPr>
          <w:sz w:val="22"/>
          <w:szCs w:val="22"/>
        </w:rPr>
        <w:t>en</w:t>
      </w:r>
      <w:r w:rsidRPr="00A252B1">
        <w:rPr>
          <w:spacing w:val="-3"/>
          <w:sz w:val="22"/>
          <w:szCs w:val="22"/>
        </w:rPr>
        <w:t xml:space="preserve"> </w:t>
      </w:r>
      <w:r w:rsidRPr="00A252B1">
        <w:rPr>
          <w:sz w:val="22"/>
          <w:szCs w:val="22"/>
        </w:rPr>
        <w:t>Bogotá”</w:t>
      </w:r>
    </w:p>
    <w:p w14:paraId="20884664" w14:textId="77777777" w:rsidR="00A252B1" w:rsidRDefault="00A252B1" w:rsidP="00A252B1"/>
    <w:p w14:paraId="27014106" w14:textId="77777777" w:rsidR="00A252B1" w:rsidRDefault="00A252B1" w:rsidP="00A252B1"/>
    <w:p w14:paraId="7718CEED" w14:textId="6E9E7469" w:rsidR="00C1531A" w:rsidRPr="00A252B1" w:rsidRDefault="00C1531A" w:rsidP="00C1531A">
      <w:pPr>
        <w:pStyle w:val="Textoindependiente"/>
        <w:rPr>
          <w:rFonts w:cs="Arial"/>
          <w:b/>
          <w:i/>
          <w:sz w:val="22"/>
          <w:szCs w:val="22"/>
        </w:rPr>
      </w:pPr>
      <w:r w:rsidRPr="00A252B1">
        <w:rPr>
          <w:rFonts w:cs="Arial"/>
          <w:b/>
          <w:i/>
          <w:sz w:val="22"/>
          <w:szCs w:val="22"/>
        </w:rPr>
        <w:t>Trámite de los proyectos de acuerdo radicados</w:t>
      </w:r>
    </w:p>
    <w:p w14:paraId="0DC747B9" w14:textId="77777777" w:rsidR="00C1531A" w:rsidRPr="00A252B1" w:rsidRDefault="00C1531A" w:rsidP="00C1531A">
      <w:pPr>
        <w:pStyle w:val="Textoindependiente"/>
        <w:ind w:left="708" w:hanging="708"/>
        <w:rPr>
          <w:rFonts w:cs="Arial"/>
          <w:sz w:val="22"/>
          <w:szCs w:val="22"/>
        </w:rPr>
      </w:pPr>
    </w:p>
    <w:tbl>
      <w:tblPr>
        <w:tblStyle w:val="Tablaconcuadrcula"/>
        <w:tblW w:w="8834" w:type="dxa"/>
        <w:tblLayout w:type="fixed"/>
        <w:tblLook w:val="01E0" w:firstRow="1" w:lastRow="1" w:firstColumn="1" w:lastColumn="1" w:noHBand="0" w:noVBand="0"/>
      </w:tblPr>
      <w:tblGrid>
        <w:gridCol w:w="1980"/>
        <w:gridCol w:w="1192"/>
        <w:gridCol w:w="1501"/>
        <w:gridCol w:w="1414"/>
        <w:gridCol w:w="1458"/>
        <w:gridCol w:w="1289"/>
      </w:tblGrid>
      <w:tr w:rsidR="00A252B1" w14:paraId="68B9A2E0" w14:textId="77777777" w:rsidTr="00A252B1">
        <w:trPr>
          <w:trHeight w:val="395"/>
        </w:trPr>
        <w:tc>
          <w:tcPr>
            <w:tcW w:w="8834" w:type="dxa"/>
            <w:gridSpan w:val="6"/>
          </w:tcPr>
          <w:p w14:paraId="3C000B2D" w14:textId="77777777" w:rsidR="00A252B1" w:rsidRDefault="00A252B1" w:rsidP="004D4134">
            <w:pPr>
              <w:pStyle w:val="TableParagraph"/>
              <w:spacing w:before="81"/>
              <w:ind w:left="2"/>
              <w:jc w:val="center"/>
              <w:rPr>
                <w:b/>
                <w:sz w:val="20"/>
              </w:rPr>
            </w:pPr>
            <w:r>
              <w:rPr>
                <w:sz w:val="20"/>
              </w:rPr>
              <w:t>Trámite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Proyectos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Acuerdo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año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2024</w:t>
            </w:r>
          </w:p>
        </w:tc>
      </w:tr>
      <w:tr w:rsidR="00A252B1" w14:paraId="7FAE1C3B" w14:textId="77777777" w:rsidTr="00A252B1">
        <w:trPr>
          <w:trHeight w:val="868"/>
        </w:trPr>
        <w:tc>
          <w:tcPr>
            <w:tcW w:w="1980" w:type="dxa"/>
          </w:tcPr>
          <w:p w14:paraId="34AA49EF" w14:textId="77777777" w:rsidR="00A252B1" w:rsidRDefault="00A252B1" w:rsidP="004D4134">
            <w:pPr>
              <w:pStyle w:val="TableParagraph"/>
              <w:spacing w:before="204"/>
              <w:jc w:val="center"/>
              <w:rPr>
                <w:b/>
                <w:i/>
                <w:sz w:val="20"/>
              </w:rPr>
            </w:pPr>
          </w:p>
          <w:p w14:paraId="03E33882" w14:textId="77777777" w:rsidR="00A252B1" w:rsidRDefault="00A252B1" w:rsidP="004D4134">
            <w:pPr>
              <w:pStyle w:val="TableParagraph"/>
              <w:ind w:left="23" w:right="18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Bancadas</w:t>
            </w:r>
          </w:p>
        </w:tc>
        <w:tc>
          <w:tcPr>
            <w:tcW w:w="1192" w:type="dxa"/>
          </w:tcPr>
          <w:p w14:paraId="3EFB8F2B" w14:textId="77777777" w:rsidR="00A252B1" w:rsidRDefault="00A252B1" w:rsidP="004D4134">
            <w:pPr>
              <w:pStyle w:val="TableParagraph"/>
              <w:spacing w:before="89"/>
              <w:jc w:val="center"/>
              <w:rPr>
                <w:b/>
                <w:i/>
                <w:sz w:val="20"/>
              </w:rPr>
            </w:pPr>
          </w:p>
          <w:p w14:paraId="53B04A73" w14:textId="77777777" w:rsidR="00A252B1" w:rsidRDefault="00A252B1" w:rsidP="004D4134">
            <w:pPr>
              <w:pStyle w:val="TableParagraph"/>
              <w:ind w:left="8" w:right="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Radicados</w:t>
            </w:r>
          </w:p>
        </w:tc>
        <w:tc>
          <w:tcPr>
            <w:tcW w:w="1501" w:type="dxa"/>
          </w:tcPr>
          <w:p w14:paraId="2D24F1D9" w14:textId="77777777" w:rsidR="00A252B1" w:rsidRDefault="00A252B1" w:rsidP="004D4134">
            <w:pPr>
              <w:pStyle w:val="TableParagraph"/>
              <w:spacing w:before="89"/>
              <w:jc w:val="center"/>
              <w:rPr>
                <w:b/>
                <w:i/>
                <w:sz w:val="20"/>
              </w:rPr>
            </w:pPr>
          </w:p>
          <w:p w14:paraId="7D5EE406" w14:textId="77777777" w:rsidR="00A252B1" w:rsidRDefault="00A252B1" w:rsidP="004D4134">
            <w:pPr>
              <w:pStyle w:val="TableParagraph"/>
              <w:ind w:left="4" w:right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 Priorizados</w:t>
            </w:r>
          </w:p>
        </w:tc>
        <w:tc>
          <w:tcPr>
            <w:tcW w:w="1414" w:type="dxa"/>
          </w:tcPr>
          <w:p w14:paraId="3C5EC459" w14:textId="77777777" w:rsidR="00A252B1" w:rsidRDefault="00A252B1" w:rsidP="004D4134">
            <w:pPr>
              <w:pStyle w:val="TableParagraph"/>
              <w:spacing w:before="89"/>
              <w:jc w:val="center"/>
              <w:rPr>
                <w:b/>
                <w:i/>
                <w:sz w:val="20"/>
              </w:rPr>
            </w:pPr>
          </w:p>
          <w:p w14:paraId="1A9F6213" w14:textId="77777777" w:rsidR="00A252B1" w:rsidRDefault="00A252B1" w:rsidP="004D4134">
            <w:pPr>
              <w:pStyle w:val="TableParagraph"/>
              <w:ind w:left="3" w:right="3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Aprobados</w:t>
            </w:r>
          </w:p>
        </w:tc>
        <w:tc>
          <w:tcPr>
            <w:tcW w:w="1458" w:type="dxa"/>
          </w:tcPr>
          <w:p w14:paraId="6F824146" w14:textId="77777777" w:rsidR="00A252B1" w:rsidRDefault="00A252B1" w:rsidP="004D4134">
            <w:pPr>
              <w:pStyle w:val="TableParagraph"/>
              <w:spacing w:before="89"/>
              <w:jc w:val="center"/>
              <w:rPr>
                <w:b/>
                <w:i/>
                <w:sz w:val="20"/>
              </w:rPr>
            </w:pPr>
          </w:p>
          <w:p w14:paraId="730F1A7B" w14:textId="77777777" w:rsidR="00A252B1" w:rsidRDefault="00A252B1" w:rsidP="004D4134">
            <w:pPr>
              <w:pStyle w:val="TableParagraph"/>
              <w:ind w:left="2" w:right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Archivados</w:t>
            </w:r>
          </w:p>
        </w:tc>
        <w:tc>
          <w:tcPr>
            <w:tcW w:w="1289" w:type="dxa"/>
          </w:tcPr>
          <w:p w14:paraId="2577CADC" w14:textId="77777777" w:rsidR="00A252B1" w:rsidRDefault="00A252B1" w:rsidP="004D4134">
            <w:pPr>
              <w:pStyle w:val="TableParagraph"/>
              <w:spacing w:before="88"/>
              <w:ind w:left="68" w:right="72" w:firstLine="40"/>
              <w:jc w:val="center"/>
              <w:rPr>
                <w:sz w:val="20"/>
              </w:rPr>
            </w:pPr>
            <w:r>
              <w:rPr>
                <w:sz w:val="20"/>
              </w:rPr>
              <w:t>Remitidos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 sec.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General (art 77. Par)</w:t>
            </w:r>
          </w:p>
        </w:tc>
      </w:tr>
      <w:tr w:rsidR="00A252B1" w14:paraId="7CA7D56A" w14:textId="77777777" w:rsidTr="00A252B1">
        <w:trPr>
          <w:trHeight w:val="1151"/>
        </w:trPr>
        <w:tc>
          <w:tcPr>
            <w:tcW w:w="1980" w:type="dxa"/>
          </w:tcPr>
          <w:p w14:paraId="557DFA1E" w14:textId="77777777" w:rsidR="00A252B1" w:rsidRPr="0064650F" w:rsidRDefault="00A252B1" w:rsidP="004D4134">
            <w:pPr>
              <w:pStyle w:val="TableParagraph"/>
              <w:spacing w:before="1"/>
              <w:ind w:left="93" w:right="79" w:hanging="3"/>
              <w:rPr>
                <w:b/>
                <w:sz w:val="20"/>
              </w:rPr>
            </w:pPr>
            <w:r w:rsidRPr="0064650F">
              <w:rPr>
                <w:sz w:val="20"/>
              </w:rPr>
              <w:t xml:space="preserve">Pacto Histórico Polo Democrático </w:t>
            </w:r>
            <w:r w:rsidRPr="0064650F">
              <w:rPr>
                <w:spacing w:val="-2"/>
                <w:sz w:val="20"/>
              </w:rPr>
              <w:t xml:space="preserve">Alternativo, </w:t>
            </w:r>
            <w:r w:rsidRPr="0064650F">
              <w:rPr>
                <w:sz w:val="20"/>
              </w:rPr>
              <w:t>Colombia</w:t>
            </w:r>
            <w:r w:rsidRPr="0064650F">
              <w:rPr>
                <w:spacing w:val="-14"/>
                <w:sz w:val="20"/>
              </w:rPr>
              <w:t xml:space="preserve"> </w:t>
            </w:r>
            <w:r w:rsidRPr="0064650F">
              <w:rPr>
                <w:sz w:val="20"/>
              </w:rPr>
              <w:t>Humana</w:t>
            </w:r>
          </w:p>
          <w:p w14:paraId="5CF1464F" w14:textId="77777777" w:rsidR="00A252B1" w:rsidRPr="0064650F" w:rsidRDefault="00A252B1" w:rsidP="004D4134">
            <w:pPr>
              <w:pStyle w:val="TableParagraph"/>
              <w:spacing w:line="210" w:lineRule="exact"/>
              <w:ind w:left="23" w:right="13"/>
              <w:rPr>
                <w:b/>
                <w:sz w:val="20"/>
              </w:rPr>
            </w:pPr>
            <w:r w:rsidRPr="0064650F">
              <w:rPr>
                <w:sz w:val="20"/>
              </w:rPr>
              <w:t>-</w:t>
            </w:r>
            <w:r w:rsidRPr="0064650F">
              <w:rPr>
                <w:spacing w:val="-2"/>
                <w:sz w:val="20"/>
              </w:rPr>
              <w:t xml:space="preserve"> </w:t>
            </w:r>
            <w:r w:rsidRPr="0064650F">
              <w:rPr>
                <w:sz w:val="20"/>
              </w:rPr>
              <w:t>UP</w:t>
            </w:r>
            <w:r w:rsidRPr="0064650F">
              <w:rPr>
                <w:spacing w:val="1"/>
                <w:sz w:val="20"/>
              </w:rPr>
              <w:t xml:space="preserve"> </w:t>
            </w:r>
            <w:r w:rsidRPr="0064650F">
              <w:rPr>
                <w:sz w:val="20"/>
              </w:rPr>
              <w:t>y</w:t>
            </w:r>
            <w:r w:rsidRPr="0064650F">
              <w:rPr>
                <w:spacing w:val="-5"/>
                <w:sz w:val="20"/>
              </w:rPr>
              <w:t xml:space="preserve"> </w:t>
            </w:r>
            <w:r w:rsidRPr="0064650F">
              <w:rPr>
                <w:spacing w:val="-4"/>
                <w:sz w:val="20"/>
              </w:rPr>
              <w:t>MAIS</w:t>
            </w:r>
          </w:p>
        </w:tc>
        <w:tc>
          <w:tcPr>
            <w:tcW w:w="1192" w:type="dxa"/>
          </w:tcPr>
          <w:p w14:paraId="2F2336BE" w14:textId="77777777" w:rsidR="00A252B1" w:rsidRDefault="00A252B1" w:rsidP="004D4134">
            <w:pPr>
              <w:pStyle w:val="TableParagraph"/>
              <w:rPr>
                <w:b/>
                <w:i/>
                <w:sz w:val="20"/>
              </w:rPr>
            </w:pPr>
          </w:p>
          <w:p w14:paraId="74F7DC08" w14:textId="77777777" w:rsidR="00A252B1" w:rsidRDefault="00A252B1" w:rsidP="004D4134">
            <w:pPr>
              <w:pStyle w:val="TableParagraph"/>
              <w:rPr>
                <w:b/>
                <w:i/>
                <w:sz w:val="20"/>
              </w:rPr>
            </w:pPr>
          </w:p>
          <w:p w14:paraId="63C103E8" w14:textId="77777777" w:rsidR="00A252B1" w:rsidRDefault="00A252B1" w:rsidP="004D4134">
            <w:pPr>
              <w:pStyle w:val="TableParagraph"/>
              <w:ind w:left="8" w:right="5"/>
              <w:rPr>
                <w:sz w:val="20"/>
              </w:rPr>
            </w:pPr>
            <w:r>
              <w:rPr>
                <w:spacing w:val="-5"/>
                <w:sz w:val="20"/>
              </w:rPr>
              <w:t>52</w:t>
            </w:r>
          </w:p>
        </w:tc>
        <w:tc>
          <w:tcPr>
            <w:tcW w:w="1501" w:type="dxa"/>
          </w:tcPr>
          <w:p w14:paraId="7EBFD5C9" w14:textId="77777777" w:rsidR="00A252B1" w:rsidRDefault="00A252B1" w:rsidP="004D4134">
            <w:pPr>
              <w:pStyle w:val="TableParagraph"/>
              <w:rPr>
                <w:b/>
                <w:i/>
                <w:sz w:val="20"/>
              </w:rPr>
            </w:pPr>
          </w:p>
          <w:p w14:paraId="20797F8D" w14:textId="77777777" w:rsidR="00A252B1" w:rsidRDefault="00A252B1" w:rsidP="004D4134">
            <w:pPr>
              <w:pStyle w:val="TableParagraph"/>
              <w:rPr>
                <w:b/>
                <w:i/>
                <w:sz w:val="20"/>
              </w:rPr>
            </w:pPr>
          </w:p>
          <w:p w14:paraId="701EFDB1" w14:textId="77777777" w:rsidR="00A252B1" w:rsidRDefault="00A252B1" w:rsidP="004D4134">
            <w:pPr>
              <w:pStyle w:val="TableParagraph"/>
              <w:ind w:left="4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414" w:type="dxa"/>
          </w:tcPr>
          <w:p w14:paraId="6FF7555A" w14:textId="77777777" w:rsidR="00A252B1" w:rsidRDefault="00A252B1" w:rsidP="004D4134">
            <w:pPr>
              <w:pStyle w:val="TableParagraph"/>
              <w:rPr>
                <w:b/>
                <w:i/>
                <w:sz w:val="20"/>
              </w:rPr>
            </w:pPr>
          </w:p>
          <w:p w14:paraId="7E9246D1" w14:textId="77777777" w:rsidR="00A252B1" w:rsidRDefault="00A252B1" w:rsidP="004D4134">
            <w:pPr>
              <w:pStyle w:val="TableParagraph"/>
              <w:rPr>
                <w:b/>
                <w:i/>
                <w:sz w:val="20"/>
              </w:rPr>
            </w:pPr>
          </w:p>
          <w:p w14:paraId="4CB3BA22" w14:textId="77777777" w:rsidR="00A252B1" w:rsidRDefault="00A252B1" w:rsidP="004D4134">
            <w:pPr>
              <w:pStyle w:val="TableParagraph"/>
              <w:ind w:left="3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458" w:type="dxa"/>
          </w:tcPr>
          <w:p w14:paraId="25F88E15" w14:textId="77777777" w:rsidR="00A252B1" w:rsidRDefault="00A252B1" w:rsidP="004D4134">
            <w:pPr>
              <w:pStyle w:val="TableParagraph"/>
              <w:rPr>
                <w:b/>
                <w:i/>
                <w:sz w:val="20"/>
              </w:rPr>
            </w:pPr>
          </w:p>
          <w:p w14:paraId="4B6F8C67" w14:textId="77777777" w:rsidR="00A252B1" w:rsidRDefault="00A252B1" w:rsidP="004D4134">
            <w:pPr>
              <w:pStyle w:val="TableParagraph"/>
              <w:rPr>
                <w:b/>
                <w:i/>
                <w:sz w:val="20"/>
              </w:rPr>
            </w:pPr>
          </w:p>
          <w:p w14:paraId="116A1DEB" w14:textId="77777777" w:rsidR="00A252B1" w:rsidRDefault="00A252B1" w:rsidP="004D4134">
            <w:pPr>
              <w:pStyle w:val="TableParagraph"/>
              <w:ind w:left="2" w:right="1"/>
              <w:rPr>
                <w:sz w:val="20"/>
              </w:rPr>
            </w:pPr>
            <w:r>
              <w:rPr>
                <w:spacing w:val="-5"/>
                <w:sz w:val="20"/>
              </w:rPr>
              <w:t>50</w:t>
            </w:r>
          </w:p>
        </w:tc>
        <w:tc>
          <w:tcPr>
            <w:tcW w:w="1289" w:type="dxa"/>
          </w:tcPr>
          <w:p w14:paraId="2F0A7353" w14:textId="77777777" w:rsidR="00A252B1" w:rsidRDefault="00A252B1" w:rsidP="004D4134">
            <w:pPr>
              <w:pStyle w:val="TableParagraph"/>
              <w:rPr>
                <w:b/>
                <w:i/>
                <w:sz w:val="20"/>
              </w:rPr>
            </w:pPr>
          </w:p>
          <w:p w14:paraId="3EF6FE69" w14:textId="77777777" w:rsidR="00A252B1" w:rsidRDefault="00A252B1" w:rsidP="004D4134">
            <w:pPr>
              <w:pStyle w:val="TableParagraph"/>
              <w:rPr>
                <w:b/>
                <w:i/>
                <w:sz w:val="20"/>
              </w:rPr>
            </w:pPr>
          </w:p>
          <w:p w14:paraId="248AD205" w14:textId="77777777" w:rsidR="00A252B1" w:rsidRDefault="00A252B1" w:rsidP="004D4134">
            <w:pPr>
              <w:pStyle w:val="TableParagraph"/>
              <w:ind w:right="1"/>
              <w:rPr>
                <w:sz w:val="20"/>
              </w:rPr>
            </w:pPr>
            <w:r>
              <w:rPr>
                <w:spacing w:val="-10"/>
                <w:sz w:val="20"/>
              </w:rPr>
              <w:t>0</w:t>
            </w:r>
          </w:p>
        </w:tc>
      </w:tr>
      <w:tr w:rsidR="00A252B1" w14:paraId="72142A6C" w14:textId="77777777" w:rsidTr="00A252B1">
        <w:trPr>
          <w:trHeight w:val="255"/>
        </w:trPr>
        <w:tc>
          <w:tcPr>
            <w:tcW w:w="1980" w:type="dxa"/>
          </w:tcPr>
          <w:p w14:paraId="4DB34E46" w14:textId="77777777" w:rsidR="00A252B1" w:rsidRPr="0064650F" w:rsidRDefault="00A252B1" w:rsidP="004D4134">
            <w:pPr>
              <w:pStyle w:val="TableParagraph"/>
              <w:spacing w:before="13" w:line="222" w:lineRule="exact"/>
              <w:ind w:left="23" w:right="17"/>
              <w:rPr>
                <w:b/>
                <w:sz w:val="20"/>
              </w:rPr>
            </w:pPr>
            <w:r w:rsidRPr="0064650F">
              <w:rPr>
                <w:sz w:val="20"/>
              </w:rPr>
              <w:t>Alianza</w:t>
            </w:r>
            <w:r w:rsidRPr="0064650F">
              <w:rPr>
                <w:spacing w:val="-10"/>
                <w:sz w:val="20"/>
              </w:rPr>
              <w:t xml:space="preserve"> </w:t>
            </w:r>
            <w:r w:rsidRPr="0064650F">
              <w:rPr>
                <w:spacing w:val="-4"/>
                <w:sz w:val="20"/>
              </w:rPr>
              <w:t>Verde</w:t>
            </w:r>
          </w:p>
        </w:tc>
        <w:tc>
          <w:tcPr>
            <w:tcW w:w="1192" w:type="dxa"/>
          </w:tcPr>
          <w:p w14:paraId="72CEBC8D" w14:textId="77777777" w:rsidR="00A252B1" w:rsidRDefault="00A252B1" w:rsidP="004D4134">
            <w:pPr>
              <w:pStyle w:val="TableParagraph"/>
              <w:spacing w:before="13" w:line="222" w:lineRule="exact"/>
              <w:ind w:left="8" w:right="5"/>
              <w:rPr>
                <w:sz w:val="20"/>
              </w:rPr>
            </w:pPr>
            <w:r>
              <w:rPr>
                <w:spacing w:val="-5"/>
                <w:sz w:val="20"/>
              </w:rPr>
              <w:t>169</w:t>
            </w:r>
          </w:p>
        </w:tc>
        <w:tc>
          <w:tcPr>
            <w:tcW w:w="1501" w:type="dxa"/>
          </w:tcPr>
          <w:p w14:paraId="0024675C" w14:textId="77777777" w:rsidR="00A252B1" w:rsidRDefault="00A252B1" w:rsidP="004D4134">
            <w:pPr>
              <w:pStyle w:val="TableParagraph"/>
              <w:spacing w:before="13" w:line="222" w:lineRule="exact"/>
              <w:ind w:left="4"/>
              <w:rPr>
                <w:sz w:val="20"/>
              </w:rPr>
            </w:pPr>
            <w:r>
              <w:rPr>
                <w:spacing w:val="-10"/>
                <w:sz w:val="20"/>
              </w:rPr>
              <w:t>13</w:t>
            </w:r>
          </w:p>
        </w:tc>
        <w:tc>
          <w:tcPr>
            <w:tcW w:w="1414" w:type="dxa"/>
          </w:tcPr>
          <w:p w14:paraId="0F9DEAE6" w14:textId="77777777" w:rsidR="00A252B1" w:rsidRDefault="00A252B1" w:rsidP="004D4134">
            <w:pPr>
              <w:pStyle w:val="TableParagraph"/>
              <w:spacing w:before="13" w:line="222" w:lineRule="exact"/>
              <w:rPr>
                <w:sz w:val="20"/>
              </w:rPr>
            </w:pPr>
            <w:r>
              <w:rPr>
                <w:spacing w:val="-10"/>
                <w:sz w:val="20"/>
              </w:rPr>
              <w:t>13</w:t>
            </w:r>
          </w:p>
        </w:tc>
        <w:tc>
          <w:tcPr>
            <w:tcW w:w="1458" w:type="dxa"/>
          </w:tcPr>
          <w:p w14:paraId="38492F0E" w14:textId="77777777" w:rsidR="00A252B1" w:rsidRDefault="00A252B1" w:rsidP="004D4134">
            <w:pPr>
              <w:pStyle w:val="TableParagraph"/>
              <w:spacing w:before="13" w:line="222" w:lineRule="exact"/>
              <w:ind w:left="2"/>
              <w:rPr>
                <w:sz w:val="20"/>
              </w:rPr>
            </w:pPr>
            <w:r>
              <w:rPr>
                <w:spacing w:val="-5"/>
                <w:sz w:val="20"/>
              </w:rPr>
              <w:t>157</w:t>
            </w:r>
          </w:p>
        </w:tc>
        <w:tc>
          <w:tcPr>
            <w:tcW w:w="1289" w:type="dxa"/>
          </w:tcPr>
          <w:p w14:paraId="6A9F0874" w14:textId="77777777" w:rsidR="00A252B1" w:rsidRDefault="00A252B1" w:rsidP="004D4134">
            <w:pPr>
              <w:pStyle w:val="TableParagraph"/>
              <w:spacing w:before="13" w:line="222" w:lineRule="exact"/>
              <w:ind w:right="1"/>
              <w:rPr>
                <w:sz w:val="20"/>
              </w:rPr>
            </w:pPr>
            <w:r>
              <w:rPr>
                <w:spacing w:val="-10"/>
                <w:sz w:val="20"/>
              </w:rPr>
              <w:t>0</w:t>
            </w:r>
          </w:p>
        </w:tc>
      </w:tr>
      <w:tr w:rsidR="00A252B1" w14:paraId="5475AD62" w14:textId="77777777" w:rsidTr="00A252B1">
        <w:trPr>
          <w:trHeight w:val="258"/>
        </w:trPr>
        <w:tc>
          <w:tcPr>
            <w:tcW w:w="1980" w:type="dxa"/>
          </w:tcPr>
          <w:p w14:paraId="0AAC5ABD" w14:textId="77777777" w:rsidR="00A252B1" w:rsidRPr="0064650F" w:rsidRDefault="00A252B1" w:rsidP="004D4134">
            <w:pPr>
              <w:pStyle w:val="TableParagraph"/>
              <w:spacing w:before="13" w:line="225" w:lineRule="exact"/>
              <w:ind w:left="23" w:right="14"/>
              <w:rPr>
                <w:b/>
                <w:sz w:val="20"/>
              </w:rPr>
            </w:pPr>
            <w:r w:rsidRPr="0064650F">
              <w:rPr>
                <w:spacing w:val="-2"/>
                <w:sz w:val="20"/>
              </w:rPr>
              <w:t>Liberal</w:t>
            </w:r>
          </w:p>
        </w:tc>
        <w:tc>
          <w:tcPr>
            <w:tcW w:w="1192" w:type="dxa"/>
          </w:tcPr>
          <w:p w14:paraId="1121AE8C" w14:textId="77777777" w:rsidR="00A252B1" w:rsidRDefault="00A252B1" w:rsidP="004D4134">
            <w:pPr>
              <w:pStyle w:val="TableParagraph"/>
              <w:spacing w:before="13" w:line="225" w:lineRule="exact"/>
              <w:ind w:left="8" w:right="5"/>
              <w:rPr>
                <w:sz w:val="20"/>
              </w:rPr>
            </w:pPr>
            <w:r>
              <w:rPr>
                <w:spacing w:val="-5"/>
                <w:sz w:val="20"/>
              </w:rPr>
              <w:t>33</w:t>
            </w:r>
          </w:p>
        </w:tc>
        <w:tc>
          <w:tcPr>
            <w:tcW w:w="1501" w:type="dxa"/>
          </w:tcPr>
          <w:p w14:paraId="5431F8F1" w14:textId="77777777" w:rsidR="00A252B1" w:rsidRDefault="00A252B1" w:rsidP="004D4134">
            <w:pPr>
              <w:pStyle w:val="TableParagraph"/>
              <w:spacing w:before="13" w:line="225" w:lineRule="exact"/>
              <w:ind w:left="4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414" w:type="dxa"/>
          </w:tcPr>
          <w:p w14:paraId="1C28055A" w14:textId="77777777" w:rsidR="00A252B1" w:rsidRDefault="00A252B1" w:rsidP="004D4134">
            <w:pPr>
              <w:pStyle w:val="TableParagraph"/>
              <w:spacing w:before="13" w:line="225" w:lineRule="exact"/>
              <w:ind w:left="3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458" w:type="dxa"/>
          </w:tcPr>
          <w:p w14:paraId="46621254" w14:textId="77777777" w:rsidR="00A252B1" w:rsidRDefault="00A252B1" w:rsidP="004D4134">
            <w:pPr>
              <w:pStyle w:val="TableParagraph"/>
              <w:spacing w:before="13" w:line="225" w:lineRule="exact"/>
              <w:ind w:left="2" w:right="1"/>
              <w:rPr>
                <w:sz w:val="20"/>
              </w:rPr>
            </w:pPr>
            <w:r>
              <w:rPr>
                <w:spacing w:val="-5"/>
                <w:sz w:val="20"/>
              </w:rPr>
              <w:t>31</w:t>
            </w:r>
          </w:p>
        </w:tc>
        <w:tc>
          <w:tcPr>
            <w:tcW w:w="1289" w:type="dxa"/>
          </w:tcPr>
          <w:p w14:paraId="3B66090B" w14:textId="77777777" w:rsidR="00A252B1" w:rsidRDefault="00A252B1" w:rsidP="004D4134">
            <w:pPr>
              <w:pStyle w:val="TableParagraph"/>
              <w:spacing w:before="13" w:line="225" w:lineRule="exact"/>
              <w:ind w:right="1"/>
              <w:rPr>
                <w:sz w:val="20"/>
              </w:rPr>
            </w:pPr>
            <w:r>
              <w:rPr>
                <w:spacing w:val="-10"/>
                <w:sz w:val="20"/>
              </w:rPr>
              <w:t>0</w:t>
            </w:r>
          </w:p>
        </w:tc>
      </w:tr>
      <w:tr w:rsidR="00A252B1" w14:paraId="0A2FCFE7" w14:textId="77777777" w:rsidTr="00A252B1">
        <w:trPr>
          <w:trHeight w:val="255"/>
        </w:trPr>
        <w:tc>
          <w:tcPr>
            <w:tcW w:w="1980" w:type="dxa"/>
          </w:tcPr>
          <w:p w14:paraId="41895FE5" w14:textId="77777777" w:rsidR="00A252B1" w:rsidRPr="0064650F" w:rsidRDefault="00A252B1" w:rsidP="004D4134">
            <w:pPr>
              <w:pStyle w:val="TableParagraph"/>
              <w:spacing w:before="13" w:line="222" w:lineRule="exact"/>
              <w:ind w:left="23" w:right="13"/>
              <w:rPr>
                <w:b/>
                <w:sz w:val="20"/>
              </w:rPr>
            </w:pPr>
            <w:r w:rsidRPr="0064650F">
              <w:rPr>
                <w:sz w:val="20"/>
              </w:rPr>
              <w:t>Cambio</w:t>
            </w:r>
            <w:r w:rsidRPr="0064650F">
              <w:rPr>
                <w:spacing w:val="-7"/>
                <w:sz w:val="20"/>
              </w:rPr>
              <w:t xml:space="preserve"> </w:t>
            </w:r>
            <w:r w:rsidRPr="0064650F">
              <w:rPr>
                <w:spacing w:val="-2"/>
                <w:sz w:val="20"/>
              </w:rPr>
              <w:t>Radical</w:t>
            </w:r>
          </w:p>
        </w:tc>
        <w:tc>
          <w:tcPr>
            <w:tcW w:w="1192" w:type="dxa"/>
          </w:tcPr>
          <w:p w14:paraId="4E309F1F" w14:textId="77777777" w:rsidR="00A252B1" w:rsidRDefault="00A252B1" w:rsidP="004D4134">
            <w:pPr>
              <w:pStyle w:val="TableParagraph"/>
              <w:spacing w:before="13" w:line="222" w:lineRule="exact"/>
              <w:ind w:left="8"/>
              <w:rPr>
                <w:sz w:val="20"/>
              </w:rPr>
            </w:pPr>
            <w:r>
              <w:rPr>
                <w:spacing w:val="-10"/>
                <w:sz w:val="20"/>
              </w:rPr>
              <w:t>14</w:t>
            </w:r>
          </w:p>
        </w:tc>
        <w:tc>
          <w:tcPr>
            <w:tcW w:w="1501" w:type="dxa"/>
          </w:tcPr>
          <w:p w14:paraId="3A553451" w14:textId="77777777" w:rsidR="00A252B1" w:rsidRDefault="00A252B1" w:rsidP="004D4134">
            <w:pPr>
              <w:pStyle w:val="TableParagraph"/>
              <w:spacing w:before="13" w:line="222" w:lineRule="exact"/>
              <w:ind w:left="4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414" w:type="dxa"/>
          </w:tcPr>
          <w:p w14:paraId="71C4C8E9" w14:textId="77777777" w:rsidR="00A252B1" w:rsidRDefault="00A252B1" w:rsidP="004D4134">
            <w:pPr>
              <w:pStyle w:val="TableParagraph"/>
              <w:spacing w:before="13" w:line="222" w:lineRule="exact"/>
              <w:ind w:left="3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458" w:type="dxa"/>
          </w:tcPr>
          <w:p w14:paraId="255C8968" w14:textId="77777777" w:rsidR="00A252B1" w:rsidRDefault="00A252B1" w:rsidP="004D4134">
            <w:pPr>
              <w:pStyle w:val="TableParagraph"/>
              <w:spacing w:before="13" w:line="222" w:lineRule="exact"/>
              <w:ind w:left="2"/>
              <w:rPr>
                <w:sz w:val="20"/>
              </w:rPr>
            </w:pPr>
            <w:r>
              <w:rPr>
                <w:spacing w:val="-10"/>
                <w:sz w:val="20"/>
              </w:rPr>
              <w:t>13</w:t>
            </w:r>
          </w:p>
        </w:tc>
        <w:tc>
          <w:tcPr>
            <w:tcW w:w="1289" w:type="dxa"/>
          </w:tcPr>
          <w:p w14:paraId="6A1030DF" w14:textId="77777777" w:rsidR="00A252B1" w:rsidRDefault="00A252B1" w:rsidP="004D4134">
            <w:pPr>
              <w:pStyle w:val="TableParagraph"/>
              <w:spacing w:before="13" w:line="222" w:lineRule="exact"/>
              <w:ind w:right="1"/>
              <w:rPr>
                <w:sz w:val="20"/>
              </w:rPr>
            </w:pPr>
            <w:r>
              <w:rPr>
                <w:spacing w:val="-10"/>
                <w:sz w:val="20"/>
              </w:rPr>
              <w:t>0</w:t>
            </w:r>
          </w:p>
        </w:tc>
      </w:tr>
      <w:tr w:rsidR="00A252B1" w14:paraId="18C70267" w14:textId="77777777" w:rsidTr="00A252B1">
        <w:trPr>
          <w:trHeight w:val="460"/>
        </w:trPr>
        <w:tc>
          <w:tcPr>
            <w:tcW w:w="1980" w:type="dxa"/>
          </w:tcPr>
          <w:p w14:paraId="6747922E" w14:textId="77777777" w:rsidR="00A252B1" w:rsidRPr="0064650F" w:rsidRDefault="00A252B1" w:rsidP="004D4134">
            <w:pPr>
              <w:pStyle w:val="TableParagraph"/>
              <w:spacing w:line="230" w:lineRule="exact"/>
              <w:ind w:left="29" w:right="139"/>
              <w:rPr>
                <w:b/>
                <w:sz w:val="20"/>
              </w:rPr>
            </w:pPr>
            <w:r w:rsidRPr="0064650F">
              <w:rPr>
                <w:sz w:val="20"/>
              </w:rPr>
              <w:t>Colombia</w:t>
            </w:r>
            <w:r w:rsidRPr="0064650F">
              <w:rPr>
                <w:spacing w:val="-14"/>
                <w:sz w:val="20"/>
              </w:rPr>
              <w:t xml:space="preserve"> </w:t>
            </w:r>
            <w:r w:rsidRPr="0064650F">
              <w:rPr>
                <w:sz w:val="20"/>
              </w:rPr>
              <w:t>Justa</w:t>
            </w:r>
            <w:r w:rsidRPr="0064650F">
              <w:rPr>
                <w:spacing w:val="-14"/>
                <w:sz w:val="20"/>
              </w:rPr>
              <w:t xml:space="preserve"> </w:t>
            </w:r>
            <w:r w:rsidRPr="0064650F">
              <w:rPr>
                <w:sz w:val="20"/>
              </w:rPr>
              <w:t xml:space="preserve">y </w:t>
            </w:r>
            <w:r w:rsidRPr="0064650F">
              <w:rPr>
                <w:spacing w:val="-2"/>
                <w:sz w:val="20"/>
              </w:rPr>
              <w:t>Libres</w:t>
            </w:r>
          </w:p>
        </w:tc>
        <w:tc>
          <w:tcPr>
            <w:tcW w:w="1192" w:type="dxa"/>
          </w:tcPr>
          <w:p w14:paraId="3FBFD091" w14:textId="77777777" w:rsidR="00A252B1" w:rsidRDefault="00A252B1" w:rsidP="004D4134">
            <w:pPr>
              <w:pStyle w:val="TableParagraph"/>
              <w:spacing w:before="114"/>
              <w:ind w:left="8" w:right="5"/>
              <w:rPr>
                <w:sz w:val="20"/>
              </w:rPr>
            </w:pPr>
            <w:r>
              <w:rPr>
                <w:spacing w:val="-5"/>
                <w:sz w:val="20"/>
              </w:rPr>
              <w:t>24</w:t>
            </w:r>
          </w:p>
        </w:tc>
        <w:tc>
          <w:tcPr>
            <w:tcW w:w="1501" w:type="dxa"/>
          </w:tcPr>
          <w:p w14:paraId="3CB12D0F" w14:textId="77777777" w:rsidR="00A252B1" w:rsidRDefault="00A252B1" w:rsidP="004D4134">
            <w:pPr>
              <w:pStyle w:val="TableParagraph"/>
              <w:spacing w:before="114"/>
              <w:ind w:left="4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414" w:type="dxa"/>
          </w:tcPr>
          <w:p w14:paraId="741A5EE1" w14:textId="77777777" w:rsidR="00A252B1" w:rsidRDefault="00A252B1" w:rsidP="004D4134">
            <w:pPr>
              <w:pStyle w:val="TableParagraph"/>
              <w:spacing w:before="114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458" w:type="dxa"/>
          </w:tcPr>
          <w:p w14:paraId="32B6D40D" w14:textId="77777777" w:rsidR="00A252B1" w:rsidRDefault="00A252B1" w:rsidP="004D4134">
            <w:pPr>
              <w:pStyle w:val="TableParagraph"/>
              <w:spacing w:before="114"/>
              <w:ind w:left="2"/>
              <w:rPr>
                <w:sz w:val="20"/>
              </w:rPr>
            </w:pPr>
            <w:r>
              <w:rPr>
                <w:spacing w:val="-5"/>
                <w:sz w:val="20"/>
              </w:rPr>
              <w:t>21</w:t>
            </w:r>
          </w:p>
        </w:tc>
        <w:tc>
          <w:tcPr>
            <w:tcW w:w="1289" w:type="dxa"/>
          </w:tcPr>
          <w:p w14:paraId="2AF1C95F" w14:textId="77777777" w:rsidR="00A252B1" w:rsidRDefault="00A252B1" w:rsidP="004D4134">
            <w:pPr>
              <w:pStyle w:val="TableParagraph"/>
              <w:spacing w:before="114"/>
              <w:ind w:right="1"/>
              <w:rPr>
                <w:sz w:val="20"/>
              </w:rPr>
            </w:pPr>
            <w:r>
              <w:rPr>
                <w:spacing w:val="-10"/>
                <w:sz w:val="20"/>
              </w:rPr>
              <w:t>0</w:t>
            </w:r>
          </w:p>
        </w:tc>
      </w:tr>
      <w:tr w:rsidR="00A252B1" w14:paraId="05C33ED5" w14:textId="77777777" w:rsidTr="00A252B1">
        <w:trPr>
          <w:trHeight w:val="460"/>
        </w:trPr>
        <w:tc>
          <w:tcPr>
            <w:tcW w:w="1980" w:type="dxa"/>
          </w:tcPr>
          <w:p w14:paraId="25B3E86F" w14:textId="77777777" w:rsidR="00A252B1" w:rsidRPr="0064650F" w:rsidRDefault="00A252B1" w:rsidP="004D4134">
            <w:pPr>
              <w:pStyle w:val="TableParagraph"/>
              <w:spacing w:line="230" w:lineRule="exact"/>
              <w:ind w:left="29" w:right="277"/>
              <w:rPr>
                <w:b/>
                <w:sz w:val="20"/>
              </w:rPr>
            </w:pPr>
            <w:r w:rsidRPr="0064650F">
              <w:rPr>
                <w:sz w:val="20"/>
              </w:rPr>
              <w:t>Nueva</w:t>
            </w:r>
            <w:r w:rsidRPr="0064650F">
              <w:rPr>
                <w:spacing w:val="-14"/>
                <w:sz w:val="20"/>
              </w:rPr>
              <w:t xml:space="preserve"> </w:t>
            </w:r>
            <w:r w:rsidRPr="0064650F">
              <w:rPr>
                <w:sz w:val="20"/>
              </w:rPr>
              <w:t xml:space="preserve">Fuerza </w:t>
            </w:r>
            <w:r w:rsidRPr="0064650F">
              <w:rPr>
                <w:spacing w:val="-2"/>
                <w:sz w:val="20"/>
              </w:rPr>
              <w:t>Democrática</w:t>
            </w:r>
          </w:p>
        </w:tc>
        <w:tc>
          <w:tcPr>
            <w:tcW w:w="1192" w:type="dxa"/>
          </w:tcPr>
          <w:p w14:paraId="01E8BAF4" w14:textId="77777777" w:rsidR="00A252B1" w:rsidRDefault="00A252B1" w:rsidP="004D4134">
            <w:pPr>
              <w:pStyle w:val="TableParagraph"/>
              <w:spacing w:before="114"/>
              <w:ind w:left="8"/>
              <w:rPr>
                <w:sz w:val="20"/>
              </w:rPr>
            </w:pPr>
            <w:r>
              <w:rPr>
                <w:spacing w:val="-10"/>
                <w:sz w:val="20"/>
              </w:rPr>
              <w:t>15</w:t>
            </w:r>
          </w:p>
        </w:tc>
        <w:tc>
          <w:tcPr>
            <w:tcW w:w="1501" w:type="dxa"/>
          </w:tcPr>
          <w:p w14:paraId="5858C0D6" w14:textId="77777777" w:rsidR="00A252B1" w:rsidRDefault="00A252B1" w:rsidP="004D4134">
            <w:pPr>
              <w:pStyle w:val="TableParagraph"/>
              <w:spacing w:before="114"/>
              <w:ind w:left="4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414" w:type="dxa"/>
          </w:tcPr>
          <w:p w14:paraId="5FEAB34D" w14:textId="77777777" w:rsidR="00A252B1" w:rsidRDefault="00A252B1" w:rsidP="004D4134">
            <w:pPr>
              <w:pStyle w:val="TableParagraph"/>
              <w:spacing w:before="114"/>
              <w:ind w:left="3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458" w:type="dxa"/>
          </w:tcPr>
          <w:p w14:paraId="49ED6E7C" w14:textId="77777777" w:rsidR="00A252B1" w:rsidRDefault="00A252B1" w:rsidP="004D4134">
            <w:pPr>
              <w:pStyle w:val="TableParagraph"/>
              <w:spacing w:before="114"/>
              <w:ind w:left="2"/>
              <w:rPr>
                <w:sz w:val="20"/>
              </w:rPr>
            </w:pPr>
            <w:r>
              <w:rPr>
                <w:spacing w:val="-10"/>
                <w:sz w:val="20"/>
              </w:rPr>
              <w:t>14</w:t>
            </w:r>
          </w:p>
        </w:tc>
        <w:tc>
          <w:tcPr>
            <w:tcW w:w="1289" w:type="dxa"/>
          </w:tcPr>
          <w:p w14:paraId="34B458E6" w14:textId="77777777" w:rsidR="00A252B1" w:rsidRDefault="00A252B1" w:rsidP="004D4134">
            <w:pPr>
              <w:pStyle w:val="TableParagraph"/>
              <w:spacing w:before="114"/>
              <w:ind w:right="1"/>
              <w:rPr>
                <w:sz w:val="20"/>
              </w:rPr>
            </w:pPr>
            <w:r>
              <w:rPr>
                <w:spacing w:val="-10"/>
                <w:sz w:val="20"/>
              </w:rPr>
              <w:t>0</w:t>
            </w:r>
          </w:p>
        </w:tc>
      </w:tr>
      <w:tr w:rsidR="00A252B1" w14:paraId="7B05F350" w14:textId="77777777" w:rsidTr="00A252B1">
        <w:trPr>
          <w:trHeight w:val="690"/>
        </w:trPr>
        <w:tc>
          <w:tcPr>
            <w:tcW w:w="1980" w:type="dxa"/>
          </w:tcPr>
          <w:p w14:paraId="2E4E2B99" w14:textId="77777777" w:rsidR="00A252B1" w:rsidRPr="0064650F" w:rsidRDefault="00A252B1" w:rsidP="004D4134">
            <w:pPr>
              <w:pStyle w:val="TableParagraph"/>
              <w:spacing w:line="230" w:lineRule="exact"/>
              <w:ind w:left="23" w:right="12"/>
              <w:rPr>
                <w:b/>
                <w:sz w:val="20"/>
              </w:rPr>
            </w:pPr>
            <w:r w:rsidRPr="0064650F">
              <w:rPr>
                <w:sz w:val="20"/>
              </w:rPr>
              <w:t>Nuevo</w:t>
            </w:r>
            <w:r w:rsidRPr="0064650F">
              <w:rPr>
                <w:spacing w:val="-14"/>
                <w:sz w:val="20"/>
              </w:rPr>
              <w:t xml:space="preserve"> </w:t>
            </w:r>
            <w:r w:rsidRPr="0064650F">
              <w:rPr>
                <w:sz w:val="20"/>
              </w:rPr>
              <w:t xml:space="preserve">Liberalismo Bogotá para la </w:t>
            </w:r>
            <w:r w:rsidRPr="0064650F">
              <w:rPr>
                <w:spacing w:val="-2"/>
                <w:sz w:val="20"/>
              </w:rPr>
              <w:t>Gente</w:t>
            </w:r>
          </w:p>
        </w:tc>
        <w:tc>
          <w:tcPr>
            <w:tcW w:w="1192" w:type="dxa"/>
          </w:tcPr>
          <w:p w14:paraId="07EB6B98" w14:textId="77777777" w:rsidR="00A252B1" w:rsidRDefault="00A252B1" w:rsidP="004D4134">
            <w:pPr>
              <w:pStyle w:val="TableParagraph"/>
              <w:spacing w:before="229"/>
              <w:ind w:left="8" w:right="5"/>
              <w:rPr>
                <w:sz w:val="20"/>
              </w:rPr>
            </w:pPr>
            <w:r>
              <w:rPr>
                <w:spacing w:val="-5"/>
                <w:sz w:val="20"/>
              </w:rPr>
              <w:t>33</w:t>
            </w:r>
          </w:p>
        </w:tc>
        <w:tc>
          <w:tcPr>
            <w:tcW w:w="1501" w:type="dxa"/>
          </w:tcPr>
          <w:p w14:paraId="6D8B65FB" w14:textId="77777777" w:rsidR="00A252B1" w:rsidRDefault="00A252B1" w:rsidP="004D4134">
            <w:pPr>
              <w:pStyle w:val="TableParagraph"/>
              <w:spacing w:before="229"/>
              <w:ind w:left="4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1414" w:type="dxa"/>
          </w:tcPr>
          <w:p w14:paraId="17D43E21" w14:textId="77777777" w:rsidR="00A252B1" w:rsidRDefault="00A252B1" w:rsidP="004D4134">
            <w:pPr>
              <w:pStyle w:val="TableParagraph"/>
              <w:spacing w:before="229"/>
              <w:ind w:left="3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1458" w:type="dxa"/>
          </w:tcPr>
          <w:p w14:paraId="446039DA" w14:textId="77777777" w:rsidR="00A252B1" w:rsidRDefault="00A252B1" w:rsidP="004D4134">
            <w:pPr>
              <w:pStyle w:val="TableParagraph"/>
              <w:spacing w:before="229"/>
              <w:ind w:left="2" w:right="1"/>
              <w:rPr>
                <w:sz w:val="20"/>
              </w:rPr>
            </w:pPr>
            <w:r>
              <w:rPr>
                <w:spacing w:val="-5"/>
                <w:sz w:val="20"/>
              </w:rPr>
              <w:t>28</w:t>
            </w:r>
          </w:p>
        </w:tc>
        <w:tc>
          <w:tcPr>
            <w:tcW w:w="1289" w:type="dxa"/>
          </w:tcPr>
          <w:p w14:paraId="3A982D13" w14:textId="77777777" w:rsidR="00A252B1" w:rsidRDefault="00A252B1" w:rsidP="004D4134">
            <w:pPr>
              <w:pStyle w:val="TableParagraph"/>
              <w:spacing w:before="229"/>
              <w:ind w:right="1"/>
              <w:rPr>
                <w:sz w:val="20"/>
              </w:rPr>
            </w:pPr>
            <w:r>
              <w:rPr>
                <w:spacing w:val="-10"/>
                <w:sz w:val="20"/>
              </w:rPr>
              <w:t>0</w:t>
            </w:r>
          </w:p>
        </w:tc>
      </w:tr>
      <w:tr w:rsidR="00A252B1" w14:paraId="0CB13178" w14:textId="77777777" w:rsidTr="00A252B1">
        <w:trPr>
          <w:trHeight w:val="460"/>
        </w:trPr>
        <w:tc>
          <w:tcPr>
            <w:tcW w:w="1980" w:type="dxa"/>
          </w:tcPr>
          <w:p w14:paraId="2E5433DB" w14:textId="77777777" w:rsidR="00A252B1" w:rsidRPr="0064650F" w:rsidRDefault="00A252B1" w:rsidP="004D4134">
            <w:pPr>
              <w:pStyle w:val="TableParagraph"/>
              <w:spacing w:line="230" w:lineRule="exact"/>
              <w:ind w:right="277"/>
              <w:rPr>
                <w:b/>
                <w:sz w:val="20"/>
              </w:rPr>
            </w:pPr>
            <w:r>
              <w:rPr>
                <w:spacing w:val="-2"/>
                <w:sz w:val="20"/>
              </w:rPr>
              <w:t>Centro D</w:t>
            </w:r>
            <w:r w:rsidRPr="0064650F">
              <w:rPr>
                <w:spacing w:val="-2"/>
                <w:sz w:val="20"/>
              </w:rPr>
              <w:t>emocrático</w:t>
            </w:r>
          </w:p>
        </w:tc>
        <w:tc>
          <w:tcPr>
            <w:tcW w:w="1192" w:type="dxa"/>
          </w:tcPr>
          <w:p w14:paraId="6F5632B2" w14:textId="77777777" w:rsidR="00A252B1" w:rsidRDefault="00A252B1" w:rsidP="004D4134">
            <w:pPr>
              <w:pStyle w:val="TableParagraph"/>
              <w:spacing w:before="114"/>
              <w:ind w:left="8" w:right="5"/>
              <w:rPr>
                <w:sz w:val="20"/>
              </w:rPr>
            </w:pPr>
            <w:r>
              <w:rPr>
                <w:spacing w:val="-5"/>
                <w:sz w:val="20"/>
              </w:rPr>
              <w:t>125</w:t>
            </w:r>
          </w:p>
        </w:tc>
        <w:tc>
          <w:tcPr>
            <w:tcW w:w="1501" w:type="dxa"/>
          </w:tcPr>
          <w:p w14:paraId="58E3C435" w14:textId="77777777" w:rsidR="00A252B1" w:rsidRDefault="00A252B1" w:rsidP="004D4134">
            <w:pPr>
              <w:pStyle w:val="TableParagraph"/>
              <w:spacing w:before="114"/>
              <w:ind w:left="4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1414" w:type="dxa"/>
          </w:tcPr>
          <w:p w14:paraId="34EB14AC" w14:textId="77777777" w:rsidR="00A252B1" w:rsidRDefault="00A252B1" w:rsidP="004D4134">
            <w:pPr>
              <w:pStyle w:val="TableParagraph"/>
              <w:spacing w:before="114"/>
              <w:ind w:left="3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1458" w:type="dxa"/>
          </w:tcPr>
          <w:p w14:paraId="3984E825" w14:textId="77777777" w:rsidR="00A252B1" w:rsidRDefault="00A252B1" w:rsidP="004D4134">
            <w:pPr>
              <w:pStyle w:val="TableParagraph"/>
              <w:spacing w:before="114"/>
              <w:ind w:left="2" w:right="1"/>
              <w:rPr>
                <w:sz w:val="20"/>
              </w:rPr>
            </w:pPr>
            <w:r>
              <w:rPr>
                <w:spacing w:val="-5"/>
                <w:sz w:val="20"/>
              </w:rPr>
              <w:t>119</w:t>
            </w:r>
          </w:p>
        </w:tc>
        <w:tc>
          <w:tcPr>
            <w:tcW w:w="1289" w:type="dxa"/>
          </w:tcPr>
          <w:p w14:paraId="3ACAAF3B" w14:textId="77777777" w:rsidR="00A252B1" w:rsidRDefault="00A252B1" w:rsidP="004D4134">
            <w:pPr>
              <w:pStyle w:val="TableParagraph"/>
              <w:spacing w:before="114"/>
              <w:ind w:right="1"/>
              <w:rPr>
                <w:sz w:val="20"/>
              </w:rPr>
            </w:pPr>
            <w:r>
              <w:rPr>
                <w:spacing w:val="-10"/>
                <w:sz w:val="20"/>
              </w:rPr>
              <w:t>0</w:t>
            </w:r>
          </w:p>
        </w:tc>
      </w:tr>
      <w:tr w:rsidR="00A252B1" w14:paraId="592DD599" w14:textId="77777777" w:rsidTr="00A252B1">
        <w:trPr>
          <w:trHeight w:val="255"/>
        </w:trPr>
        <w:tc>
          <w:tcPr>
            <w:tcW w:w="1980" w:type="dxa"/>
          </w:tcPr>
          <w:p w14:paraId="04C38391" w14:textId="77777777" w:rsidR="00A252B1" w:rsidRPr="0064650F" w:rsidRDefault="00A252B1" w:rsidP="004D4134">
            <w:pPr>
              <w:pStyle w:val="TableParagraph"/>
              <w:spacing w:before="13" w:line="222" w:lineRule="exact"/>
              <w:ind w:left="23" w:right="13"/>
              <w:rPr>
                <w:b/>
                <w:sz w:val="20"/>
              </w:rPr>
            </w:pPr>
            <w:r w:rsidRPr="0064650F">
              <w:rPr>
                <w:spacing w:val="-4"/>
                <w:sz w:val="20"/>
              </w:rPr>
              <w:t>MIRA</w:t>
            </w:r>
          </w:p>
        </w:tc>
        <w:tc>
          <w:tcPr>
            <w:tcW w:w="1192" w:type="dxa"/>
          </w:tcPr>
          <w:p w14:paraId="5B9B0347" w14:textId="77777777" w:rsidR="00A252B1" w:rsidRDefault="00A252B1" w:rsidP="004D4134">
            <w:pPr>
              <w:pStyle w:val="TableParagraph"/>
              <w:spacing w:before="13" w:line="222" w:lineRule="exact"/>
              <w:ind w:left="8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501" w:type="dxa"/>
          </w:tcPr>
          <w:p w14:paraId="64D99E12" w14:textId="77777777" w:rsidR="00A252B1" w:rsidRDefault="00A252B1" w:rsidP="004D4134">
            <w:pPr>
              <w:pStyle w:val="TableParagraph"/>
              <w:spacing w:before="13" w:line="222" w:lineRule="exact"/>
              <w:ind w:left="4"/>
              <w:rPr>
                <w:sz w:val="20"/>
              </w:rPr>
            </w:pPr>
            <w:r>
              <w:rPr>
                <w:spacing w:val="-10"/>
                <w:sz w:val="20"/>
              </w:rPr>
              <w:t>0</w:t>
            </w:r>
          </w:p>
        </w:tc>
        <w:tc>
          <w:tcPr>
            <w:tcW w:w="1414" w:type="dxa"/>
          </w:tcPr>
          <w:p w14:paraId="0B920C3B" w14:textId="77777777" w:rsidR="00A252B1" w:rsidRDefault="00A252B1" w:rsidP="004D4134">
            <w:pPr>
              <w:pStyle w:val="TableParagraph"/>
              <w:spacing w:before="13" w:line="222" w:lineRule="exact"/>
              <w:ind w:left="3"/>
              <w:rPr>
                <w:sz w:val="20"/>
              </w:rPr>
            </w:pPr>
            <w:r>
              <w:rPr>
                <w:spacing w:val="-10"/>
                <w:sz w:val="20"/>
              </w:rPr>
              <w:t>0</w:t>
            </w:r>
          </w:p>
        </w:tc>
        <w:tc>
          <w:tcPr>
            <w:tcW w:w="1458" w:type="dxa"/>
          </w:tcPr>
          <w:p w14:paraId="7CEBF84A" w14:textId="77777777" w:rsidR="00A252B1" w:rsidRDefault="00A252B1" w:rsidP="004D4134">
            <w:pPr>
              <w:pStyle w:val="TableParagraph"/>
              <w:spacing w:before="13" w:line="222" w:lineRule="exact"/>
              <w:ind w:left="2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289" w:type="dxa"/>
          </w:tcPr>
          <w:p w14:paraId="03A12C51" w14:textId="77777777" w:rsidR="00A252B1" w:rsidRDefault="00A252B1" w:rsidP="004D4134">
            <w:pPr>
              <w:pStyle w:val="TableParagraph"/>
              <w:spacing w:before="13" w:line="222" w:lineRule="exact"/>
              <w:ind w:right="1"/>
              <w:rPr>
                <w:sz w:val="20"/>
              </w:rPr>
            </w:pPr>
            <w:r>
              <w:rPr>
                <w:spacing w:val="-10"/>
                <w:sz w:val="20"/>
              </w:rPr>
              <w:t>0</w:t>
            </w:r>
          </w:p>
        </w:tc>
      </w:tr>
      <w:tr w:rsidR="00A252B1" w14:paraId="3DC27E7A" w14:textId="77777777" w:rsidTr="00A252B1">
        <w:trPr>
          <w:trHeight w:val="255"/>
        </w:trPr>
        <w:tc>
          <w:tcPr>
            <w:tcW w:w="1980" w:type="dxa"/>
          </w:tcPr>
          <w:p w14:paraId="4E6834EF" w14:textId="77777777" w:rsidR="00A252B1" w:rsidRPr="0064650F" w:rsidRDefault="00A252B1" w:rsidP="004D4134">
            <w:pPr>
              <w:pStyle w:val="TableParagraph"/>
              <w:spacing w:before="13" w:line="222" w:lineRule="exact"/>
              <w:ind w:left="23" w:right="13"/>
              <w:rPr>
                <w:b/>
                <w:spacing w:val="-4"/>
                <w:sz w:val="20"/>
              </w:rPr>
            </w:pPr>
            <w:r>
              <w:rPr>
                <w:spacing w:val="-4"/>
                <w:sz w:val="20"/>
              </w:rPr>
              <w:t xml:space="preserve">Lara </w:t>
            </w:r>
          </w:p>
        </w:tc>
        <w:tc>
          <w:tcPr>
            <w:tcW w:w="1192" w:type="dxa"/>
          </w:tcPr>
          <w:p w14:paraId="0EC39350" w14:textId="77777777" w:rsidR="00A252B1" w:rsidRDefault="00A252B1" w:rsidP="004D4134">
            <w:pPr>
              <w:pStyle w:val="TableParagraph"/>
              <w:spacing w:before="13" w:line="222" w:lineRule="exact"/>
              <w:ind w:left="8"/>
              <w:rPr>
                <w:spacing w:val="-10"/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501" w:type="dxa"/>
          </w:tcPr>
          <w:p w14:paraId="7FF71968" w14:textId="77777777" w:rsidR="00A252B1" w:rsidRDefault="00A252B1" w:rsidP="004D4134">
            <w:pPr>
              <w:pStyle w:val="TableParagraph"/>
              <w:spacing w:before="13" w:line="222" w:lineRule="exact"/>
              <w:ind w:left="4"/>
              <w:rPr>
                <w:spacing w:val="-10"/>
                <w:sz w:val="20"/>
              </w:rPr>
            </w:pPr>
            <w:r>
              <w:rPr>
                <w:spacing w:val="-10"/>
                <w:sz w:val="20"/>
              </w:rPr>
              <w:t>0</w:t>
            </w:r>
          </w:p>
        </w:tc>
        <w:tc>
          <w:tcPr>
            <w:tcW w:w="1414" w:type="dxa"/>
          </w:tcPr>
          <w:p w14:paraId="4596B792" w14:textId="77777777" w:rsidR="00A252B1" w:rsidRDefault="00A252B1" w:rsidP="004D4134">
            <w:pPr>
              <w:pStyle w:val="TableParagraph"/>
              <w:spacing w:before="13" w:line="222" w:lineRule="exact"/>
              <w:ind w:left="3"/>
              <w:rPr>
                <w:spacing w:val="-10"/>
                <w:sz w:val="20"/>
              </w:rPr>
            </w:pPr>
            <w:r>
              <w:rPr>
                <w:spacing w:val="-10"/>
                <w:sz w:val="20"/>
              </w:rPr>
              <w:t>0</w:t>
            </w:r>
          </w:p>
        </w:tc>
        <w:tc>
          <w:tcPr>
            <w:tcW w:w="1458" w:type="dxa"/>
          </w:tcPr>
          <w:p w14:paraId="420D4191" w14:textId="77777777" w:rsidR="00A252B1" w:rsidRDefault="00A252B1" w:rsidP="004D4134">
            <w:pPr>
              <w:pStyle w:val="TableParagraph"/>
              <w:spacing w:before="13" w:line="222" w:lineRule="exact"/>
              <w:ind w:left="2"/>
              <w:rPr>
                <w:spacing w:val="-10"/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289" w:type="dxa"/>
          </w:tcPr>
          <w:p w14:paraId="1199363D" w14:textId="77777777" w:rsidR="00A252B1" w:rsidRDefault="00A252B1" w:rsidP="004D4134">
            <w:pPr>
              <w:pStyle w:val="TableParagraph"/>
              <w:spacing w:before="13" w:line="222" w:lineRule="exact"/>
              <w:ind w:right="1"/>
              <w:rPr>
                <w:spacing w:val="-10"/>
                <w:sz w:val="20"/>
              </w:rPr>
            </w:pPr>
          </w:p>
        </w:tc>
      </w:tr>
      <w:tr w:rsidR="00A252B1" w14:paraId="72EAD5B3" w14:textId="77777777" w:rsidTr="00A252B1">
        <w:trPr>
          <w:trHeight w:val="255"/>
        </w:trPr>
        <w:tc>
          <w:tcPr>
            <w:tcW w:w="1980" w:type="dxa"/>
          </w:tcPr>
          <w:p w14:paraId="697AF0A0" w14:textId="77777777" w:rsidR="00A252B1" w:rsidRDefault="00A252B1" w:rsidP="004D4134">
            <w:pPr>
              <w:pStyle w:val="TableParagraph"/>
              <w:spacing w:before="13" w:line="222" w:lineRule="exact"/>
              <w:ind w:left="23" w:right="13"/>
              <w:rPr>
                <w:b/>
                <w:spacing w:val="-4"/>
                <w:sz w:val="20"/>
              </w:rPr>
            </w:pPr>
            <w:r>
              <w:rPr>
                <w:spacing w:val="-4"/>
                <w:sz w:val="20"/>
              </w:rPr>
              <w:t xml:space="preserve">Con Toda Por Bogotá </w:t>
            </w:r>
          </w:p>
        </w:tc>
        <w:tc>
          <w:tcPr>
            <w:tcW w:w="1192" w:type="dxa"/>
          </w:tcPr>
          <w:p w14:paraId="2C6E0FF4" w14:textId="77777777" w:rsidR="00A252B1" w:rsidRDefault="00A252B1" w:rsidP="004D4134">
            <w:pPr>
              <w:pStyle w:val="TableParagraph"/>
              <w:spacing w:before="13" w:line="222" w:lineRule="exact"/>
              <w:ind w:left="8"/>
              <w:rPr>
                <w:spacing w:val="-10"/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1501" w:type="dxa"/>
          </w:tcPr>
          <w:p w14:paraId="1566D7B7" w14:textId="77777777" w:rsidR="00A252B1" w:rsidRDefault="00A252B1" w:rsidP="004D4134">
            <w:pPr>
              <w:pStyle w:val="TableParagraph"/>
              <w:spacing w:before="13" w:line="222" w:lineRule="exact"/>
              <w:ind w:left="4"/>
              <w:rPr>
                <w:spacing w:val="-10"/>
                <w:sz w:val="20"/>
              </w:rPr>
            </w:pPr>
          </w:p>
        </w:tc>
        <w:tc>
          <w:tcPr>
            <w:tcW w:w="1414" w:type="dxa"/>
          </w:tcPr>
          <w:p w14:paraId="256E3351" w14:textId="77777777" w:rsidR="00A252B1" w:rsidRDefault="00A252B1" w:rsidP="004D4134">
            <w:pPr>
              <w:pStyle w:val="TableParagraph"/>
              <w:spacing w:before="13" w:line="222" w:lineRule="exact"/>
              <w:ind w:left="3"/>
              <w:rPr>
                <w:spacing w:val="-10"/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458" w:type="dxa"/>
          </w:tcPr>
          <w:p w14:paraId="0FB367DF" w14:textId="77777777" w:rsidR="00A252B1" w:rsidRDefault="00A252B1" w:rsidP="004D4134">
            <w:pPr>
              <w:pStyle w:val="TableParagraph"/>
              <w:spacing w:before="13" w:line="222" w:lineRule="exact"/>
              <w:ind w:left="2"/>
              <w:rPr>
                <w:spacing w:val="-10"/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1289" w:type="dxa"/>
          </w:tcPr>
          <w:p w14:paraId="70A48763" w14:textId="77777777" w:rsidR="00A252B1" w:rsidRDefault="00A252B1" w:rsidP="004D4134">
            <w:pPr>
              <w:pStyle w:val="TableParagraph"/>
              <w:spacing w:before="13" w:line="222" w:lineRule="exact"/>
              <w:ind w:right="1"/>
              <w:rPr>
                <w:spacing w:val="-10"/>
                <w:sz w:val="20"/>
              </w:rPr>
            </w:pPr>
          </w:p>
        </w:tc>
      </w:tr>
      <w:tr w:rsidR="00A252B1" w14:paraId="1D6254FE" w14:textId="77777777" w:rsidTr="00A252B1">
        <w:trPr>
          <w:trHeight w:val="255"/>
        </w:trPr>
        <w:tc>
          <w:tcPr>
            <w:tcW w:w="1980" w:type="dxa"/>
          </w:tcPr>
          <w:p w14:paraId="3615343B" w14:textId="77777777" w:rsidR="00A252B1" w:rsidRDefault="00A252B1" w:rsidP="004D4134">
            <w:pPr>
              <w:pStyle w:val="TableParagraph"/>
              <w:spacing w:before="13" w:line="222" w:lineRule="exact"/>
              <w:ind w:left="23" w:right="13"/>
              <w:rPr>
                <w:b/>
                <w:spacing w:val="-4"/>
                <w:sz w:val="20"/>
              </w:rPr>
            </w:pPr>
            <w:r>
              <w:rPr>
                <w:spacing w:val="-4"/>
                <w:sz w:val="20"/>
              </w:rPr>
              <w:t xml:space="preserve">Mesa Directiva </w:t>
            </w:r>
          </w:p>
        </w:tc>
        <w:tc>
          <w:tcPr>
            <w:tcW w:w="1192" w:type="dxa"/>
          </w:tcPr>
          <w:p w14:paraId="66818D2E" w14:textId="77777777" w:rsidR="00A252B1" w:rsidRDefault="00A252B1" w:rsidP="004D4134">
            <w:pPr>
              <w:pStyle w:val="TableParagraph"/>
              <w:spacing w:before="13" w:line="222" w:lineRule="exact"/>
              <w:ind w:left="8"/>
              <w:rPr>
                <w:spacing w:val="-10"/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501" w:type="dxa"/>
          </w:tcPr>
          <w:p w14:paraId="1311FE12" w14:textId="77777777" w:rsidR="00A252B1" w:rsidRDefault="00A252B1" w:rsidP="004D4134">
            <w:pPr>
              <w:pStyle w:val="TableParagraph"/>
              <w:spacing w:before="13" w:line="222" w:lineRule="exact"/>
              <w:ind w:left="4"/>
              <w:rPr>
                <w:spacing w:val="-10"/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414" w:type="dxa"/>
          </w:tcPr>
          <w:p w14:paraId="344CC2A5" w14:textId="77777777" w:rsidR="00A252B1" w:rsidRDefault="00A252B1" w:rsidP="004D4134">
            <w:pPr>
              <w:pStyle w:val="TableParagraph"/>
              <w:spacing w:before="13" w:line="222" w:lineRule="exact"/>
              <w:ind w:left="3"/>
              <w:rPr>
                <w:spacing w:val="-10"/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458" w:type="dxa"/>
          </w:tcPr>
          <w:p w14:paraId="7FD40011" w14:textId="77777777" w:rsidR="00A252B1" w:rsidRDefault="00A252B1" w:rsidP="004D4134">
            <w:pPr>
              <w:pStyle w:val="TableParagraph"/>
              <w:spacing w:before="13" w:line="222" w:lineRule="exact"/>
              <w:ind w:left="2"/>
              <w:rPr>
                <w:spacing w:val="-10"/>
                <w:sz w:val="20"/>
              </w:rPr>
            </w:pPr>
            <w:r>
              <w:rPr>
                <w:spacing w:val="-10"/>
                <w:sz w:val="20"/>
              </w:rPr>
              <w:t>0</w:t>
            </w:r>
          </w:p>
        </w:tc>
        <w:tc>
          <w:tcPr>
            <w:tcW w:w="1289" w:type="dxa"/>
          </w:tcPr>
          <w:p w14:paraId="03137B00" w14:textId="77777777" w:rsidR="00A252B1" w:rsidRDefault="00A252B1" w:rsidP="004D4134">
            <w:pPr>
              <w:pStyle w:val="TableParagraph"/>
              <w:spacing w:before="13" w:line="222" w:lineRule="exact"/>
              <w:ind w:right="1"/>
              <w:rPr>
                <w:spacing w:val="-10"/>
                <w:sz w:val="20"/>
              </w:rPr>
            </w:pPr>
          </w:p>
        </w:tc>
      </w:tr>
      <w:tr w:rsidR="00A252B1" w14:paraId="72028D88" w14:textId="77777777" w:rsidTr="00A252B1">
        <w:trPr>
          <w:trHeight w:val="258"/>
        </w:trPr>
        <w:tc>
          <w:tcPr>
            <w:tcW w:w="1980" w:type="dxa"/>
          </w:tcPr>
          <w:p w14:paraId="60634B46" w14:textId="77777777" w:rsidR="00A252B1" w:rsidRPr="0064650F" w:rsidRDefault="00A252B1" w:rsidP="004D4134">
            <w:pPr>
              <w:pStyle w:val="TableParagraph"/>
              <w:spacing w:before="13" w:line="225" w:lineRule="exact"/>
              <w:ind w:left="23" w:right="17"/>
              <w:rPr>
                <w:b/>
                <w:sz w:val="20"/>
              </w:rPr>
            </w:pPr>
            <w:r w:rsidRPr="0064650F">
              <w:rPr>
                <w:sz w:val="20"/>
              </w:rPr>
              <w:t>Partido</w:t>
            </w:r>
            <w:r w:rsidRPr="0064650F">
              <w:rPr>
                <w:spacing w:val="-6"/>
                <w:sz w:val="20"/>
              </w:rPr>
              <w:t xml:space="preserve"> </w:t>
            </w:r>
            <w:r w:rsidRPr="0064650F">
              <w:rPr>
                <w:sz w:val="20"/>
              </w:rPr>
              <w:t>de</w:t>
            </w:r>
            <w:r w:rsidRPr="0064650F">
              <w:rPr>
                <w:spacing w:val="-6"/>
                <w:sz w:val="20"/>
              </w:rPr>
              <w:t xml:space="preserve"> </w:t>
            </w:r>
            <w:r w:rsidRPr="0064650F">
              <w:rPr>
                <w:sz w:val="20"/>
              </w:rPr>
              <w:t>la</w:t>
            </w:r>
            <w:r w:rsidRPr="0064650F">
              <w:rPr>
                <w:spacing w:val="-7"/>
                <w:sz w:val="20"/>
              </w:rPr>
              <w:t xml:space="preserve"> </w:t>
            </w:r>
            <w:r w:rsidRPr="0064650F">
              <w:rPr>
                <w:spacing w:val="-10"/>
                <w:sz w:val="20"/>
              </w:rPr>
              <w:t>U</w:t>
            </w:r>
          </w:p>
        </w:tc>
        <w:tc>
          <w:tcPr>
            <w:tcW w:w="1192" w:type="dxa"/>
          </w:tcPr>
          <w:p w14:paraId="5C4B9358" w14:textId="77777777" w:rsidR="00A252B1" w:rsidRDefault="00A252B1" w:rsidP="004D4134">
            <w:pPr>
              <w:pStyle w:val="TableParagraph"/>
              <w:spacing w:before="13" w:line="225" w:lineRule="exact"/>
              <w:ind w:left="8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1501" w:type="dxa"/>
          </w:tcPr>
          <w:p w14:paraId="5A608BC8" w14:textId="77777777" w:rsidR="00A252B1" w:rsidRDefault="00A252B1" w:rsidP="004D4134">
            <w:pPr>
              <w:pStyle w:val="TableParagraph"/>
              <w:spacing w:before="13" w:line="225" w:lineRule="exact"/>
              <w:ind w:left="4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414" w:type="dxa"/>
          </w:tcPr>
          <w:p w14:paraId="44DF5850" w14:textId="77777777" w:rsidR="00A252B1" w:rsidRDefault="00A252B1" w:rsidP="004D4134">
            <w:pPr>
              <w:pStyle w:val="TableParagraph"/>
              <w:spacing w:before="13" w:line="225" w:lineRule="exact"/>
              <w:ind w:left="3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458" w:type="dxa"/>
          </w:tcPr>
          <w:p w14:paraId="474BDB0A" w14:textId="77777777" w:rsidR="00A252B1" w:rsidRDefault="00A252B1" w:rsidP="004D4134">
            <w:pPr>
              <w:pStyle w:val="TableParagraph"/>
              <w:spacing w:before="13" w:line="225" w:lineRule="exact"/>
              <w:ind w:left="2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289" w:type="dxa"/>
          </w:tcPr>
          <w:p w14:paraId="441EF0A4" w14:textId="77777777" w:rsidR="00A252B1" w:rsidRDefault="00A252B1" w:rsidP="004D4134">
            <w:pPr>
              <w:pStyle w:val="TableParagraph"/>
              <w:spacing w:before="13" w:line="225" w:lineRule="exact"/>
              <w:ind w:right="1"/>
              <w:rPr>
                <w:sz w:val="20"/>
              </w:rPr>
            </w:pPr>
            <w:r>
              <w:rPr>
                <w:spacing w:val="-10"/>
                <w:sz w:val="20"/>
              </w:rPr>
              <w:t>0</w:t>
            </w:r>
          </w:p>
        </w:tc>
      </w:tr>
      <w:tr w:rsidR="00A252B1" w14:paraId="49A50EB4" w14:textId="77777777" w:rsidTr="00A252B1">
        <w:trPr>
          <w:trHeight w:val="256"/>
        </w:trPr>
        <w:tc>
          <w:tcPr>
            <w:tcW w:w="1980" w:type="dxa"/>
          </w:tcPr>
          <w:p w14:paraId="66FC7EF5" w14:textId="77777777" w:rsidR="00A252B1" w:rsidRPr="0064650F" w:rsidRDefault="00A252B1" w:rsidP="004D4134">
            <w:pPr>
              <w:pStyle w:val="TableParagraph"/>
              <w:spacing w:before="13" w:line="222" w:lineRule="exact"/>
              <w:ind w:left="23" w:right="17"/>
              <w:rPr>
                <w:b/>
                <w:sz w:val="20"/>
              </w:rPr>
            </w:pPr>
            <w:proofErr w:type="gramStart"/>
            <w:r w:rsidRPr="0064650F">
              <w:rPr>
                <w:sz w:val="20"/>
              </w:rPr>
              <w:t>Total</w:t>
            </w:r>
            <w:proofErr w:type="gramEnd"/>
            <w:r w:rsidRPr="0064650F">
              <w:rPr>
                <w:spacing w:val="-4"/>
                <w:sz w:val="20"/>
              </w:rPr>
              <w:t xml:space="preserve"> </w:t>
            </w:r>
            <w:r w:rsidRPr="0064650F">
              <w:rPr>
                <w:spacing w:val="-2"/>
                <w:sz w:val="20"/>
              </w:rPr>
              <w:t>bancadas</w:t>
            </w:r>
          </w:p>
        </w:tc>
        <w:tc>
          <w:tcPr>
            <w:tcW w:w="1192" w:type="dxa"/>
          </w:tcPr>
          <w:p w14:paraId="7F9F7436" w14:textId="77777777" w:rsidR="00A252B1" w:rsidRDefault="00A252B1" w:rsidP="004D4134">
            <w:pPr>
              <w:pStyle w:val="TableParagraph"/>
              <w:spacing w:before="13" w:line="222" w:lineRule="exact"/>
              <w:ind w:left="8" w:right="5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1501" w:type="dxa"/>
          </w:tcPr>
          <w:p w14:paraId="233A3B72" w14:textId="77777777" w:rsidR="00A252B1" w:rsidRDefault="00A252B1" w:rsidP="004D4134">
            <w:pPr>
              <w:pStyle w:val="TableParagraph"/>
              <w:spacing w:before="13" w:line="222" w:lineRule="exact"/>
              <w:ind w:left="4"/>
              <w:rPr>
                <w:sz w:val="20"/>
              </w:rPr>
            </w:pPr>
            <w:r>
              <w:rPr>
                <w:spacing w:val="-10"/>
                <w:sz w:val="20"/>
              </w:rPr>
              <w:t>0</w:t>
            </w:r>
          </w:p>
        </w:tc>
        <w:tc>
          <w:tcPr>
            <w:tcW w:w="1414" w:type="dxa"/>
          </w:tcPr>
          <w:p w14:paraId="0C0759C3" w14:textId="77777777" w:rsidR="00A252B1" w:rsidRDefault="00A252B1" w:rsidP="004D4134">
            <w:pPr>
              <w:pStyle w:val="TableParagraph"/>
              <w:spacing w:before="13" w:line="222" w:lineRule="exact"/>
              <w:ind w:left="3"/>
              <w:rPr>
                <w:sz w:val="20"/>
              </w:rPr>
            </w:pPr>
            <w:r>
              <w:rPr>
                <w:spacing w:val="-10"/>
                <w:sz w:val="20"/>
              </w:rPr>
              <w:t>0</w:t>
            </w:r>
          </w:p>
        </w:tc>
        <w:tc>
          <w:tcPr>
            <w:tcW w:w="1458" w:type="dxa"/>
          </w:tcPr>
          <w:p w14:paraId="110B3D0C" w14:textId="77777777" w:rsidR="00A252B1" w:rsidRDefault="00A252B1" w:rsidP="004D4134">
            <w:pPr>
              <w:pStyle w:val="TableParagraph"/>
              <w:spacing w:before="13" w:line="222" w:lineRule="exact"/>
              <w:ind w:left="2"/>
              <w:rPr>
                <w:sz w:val="20"/>
              </w:rPr>
            </w:pPr>
            <w:r>
              <w:rPr>
                <w:spacing w:val="-10"/>
                <w:sz w:val="20"/>
              </w:rPr>
              <w:t>0</w:t>
            </w:r>
          </w:p>
        </w:tc>
        <w:tc>
          <w:tcPr>
            <w:tcW w:w="1289" w:type="dxa"/>
          </w:tcPr>
          <w:p w14:paraId="7731B977" w14:textId="77777777" w:rsidR="00A252B1" w:rsidRDefault="00A252B1" w:rsidP="004D4134">
            <w:pPr>
              <w:pStyle w:val="TableParagraph"/>
              <w:spacing w:before="13" w:line="222" w:lineRule="exact"/>
              <w:ind w:right="1"/>
              <w:rPr>
                <w:sz w:val="20"/>
              </w:rPr>
            </w:pPr>
            <w:r>
              <w:rPr>
                <w:spacing w:val="-10"/>
                <w:sz w:val="20"/>
              </w:rPr>
              <w:t>0</w:t>
            </w:r>
          </w:p>
        </w:tc>
      </w:tr>
      <w:tr w:rsidR="00A252B1" w14:paraId="4620C690" w14:textId="77777777" w:rsidTr="00A252B1">
        <w:trPr>
          <w:trHeight w:val="258"/>
        </w:trPr>
        <w:tc>
          <w:tcPr>
            <w:tcW w:w="1980" w:type="dxa"/>
          </w:tcPr>
          <w:p w14:paraId="5C31EEA0" w14:textId="77777777" w:rsidR="00A252B1" w:rsidRPr="0064650F" w:rsidRDefault="00A252B1" w:rsidP="004D4134">
            <w:pPr>
              <w:pStyle w:val="TableParagraph"/>
              <w:spacing w:before="13" w:line="225" w:lineRule="exact"/>
              <w:ind w:left="23" w:right="17"/>
              <w:rPr>
                <w:b/>
                <w:sz w:val="20"/>
              </w:rPr>
            </w:pPr>
            <w:r w:rsidRPr="0064650F">
              <w:rPr>
                <w:spacing w:val="-2"/>
                <w:sz w:val="20"/>
              </w:rPr>
              <w:t>Administración</w:t>
            </w:r>
          </w:p>
        </w:tc>
        <w:tc>
          <w:tcPr>
            <w:tcW w:w="1192" w:type="dxa"/>
          </w:tcPr>
          <w:p w14:paraId="029C44CC" w14:textId="77777777" w:rsidR="00A252B1" w:rsidRDefault="00A252B1" w:rsidP="004D4134">
            <w:pPr>
              <w:pStyle w:val="TableParagraph"/>
              <w:spacing w:before="13" w:line="225" w:lineRule="exact"/>
              <w:ind w:left="8"/>
              <w:rPr>
                <w:sz w:val="20"/>
              </w:rPr>
            </w:pPr>
            <w:r>
              <w:rPr>
                <w:spacing w:val="-10"/>
                <w:sz w:val="20"/>
              </w:rPr>
              <w:t>0</w:t>
            </w:r>
          </w:p>
        </w:tc>
        <w:tc>
          <w:tcPr>
            <w:tcW w:w="1501" w:type="dxa"/>
          </w:tcPr>
          <w:p w14:paraId="40080353" w14:textId="77777777" w:rsidR="00A252B1" w:rsidRDefault="00A252B1" w:rsidP="004D4134">
            <w:pPr>
              <w:pStyle w:val="TableParagraph"/>
              <w:spacing w:before="13" w:line="225" w:lineRule="exact"/>
              <w:ind w:left="4"/>
              <w:rPr>
                <w:sz w:val="20"/>
              </w:rPr>
            </w:pPr>
            <w:r>
              <w:rPr>
                <w:spacing w:val="-10"/>
                <w:sz w:val="20"/>
              </w:rPr>
              <w:t>0</w:t>
            </w:r>
          </w:p>
        </w:tc>
        <w:tc>
          <w:tcPr>
            <w:tcW w:w="1414" w:type="dxa"/>
          </w:tcPr>
          <w:p w14:paraId="0E74705B" w14:textId="77777777" w:rsidR="00A252B1" w:rsidRDefault="00A252B1" w:rsidP="004D4134">
            <w:pPr>
              <w:pStyle w:val="TableParagraph"/>
              <w:spacing w:before="13" w:line="225" w:lineRule="exact"/>
              <w:ind w:left="3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458" w:type="dxa"/>
          </w:tcPr>
          <w:p w14:paraId="24071E70" w14:textId="77777777" w:rsidR="00A252B1" w:rsidRDefault="00A252B1" w:rsidP="004D4134">
            <w:pPr>
              <w:pStyle w:val="TableParagraph"/>
              <w:spacing w:before="13" w:line="225" w:lineRule="exact"/>
              <w:ind w:left="2"/>
              <w:rPr>
                <w:sz w:val="20"/>
              </w:rPr>
            </w:pPr>
            <w:r>
              <w:rPr>
                <w:spacing w:val="-10"/>
                <w:sz w:val="20"/>
              </w:rPr>
              <w:t>0</w:t>
            </w:r>
          </w:p>
        </w:tc>
        <w:tc>
          <w:tcPr>
            <w:tcW w:w="1289" w:type="dxa"/>
          </w:tcPr>
          <w:p w14:paraId="40277E30" w14:textId="77777777" w:rsidR="00A252B1" w:rsidRDefault="00A252B1" w:rsidP="004D4134">
            <w:pPr>
              <w:pStyle w:val="TableParagraph"/>
              <w:spacing w:before="13" w:line="225" w:lineRule="exact"/>
              <w:ind w:right="1"/>
              <w:rPr>
                <w:sz w:val="20"/>
              </w:rPr>
            </w:pPr>
            <w:r>
              <w:rPr>
                <w:spacing w:val="-10"/>
                <w:sz w:val="20"/>
              </w:rPr>
              <w:t>0</w:t>
            </w:r>
          </w:p>
        </w:tc>
      </w:tr>
      <w:tr w:rsidR="00A252B1" w14:paraId="5D3657F6" w14:textId="77777777" w:rsidTr="00A252B1">
        <w:trPr>
          <w:trHeight w:val="498"/>
        </w:trPr>
        <w:tc>
          <w:tcPr>
            <w:tcW w:w="1980" w:type="dxa"/>
          </w:tcPr>
          <w:p w14:paraId="726E54F5" w14:textId="77777777" w:rsidR="00A252B1" w:rsidRDefault="00A252B1" w:rsidP="004D4134">
            <w:pPr>
              <w:pStyle w:val="TableParagraph"/>
              <w:spacing w:before="18"/>
              <w:ind w:right="158"/>
              <w:rPr>
                <w:b/>
                <w:sz w:val="20"/>
              </w:rPr>
            </w:pPr>
            <w:proofErr w:type="gramStart"/>
            <w:r>
              <w:rPr>
                <w:sz w:val="20"/>
              </w:rPr>
              <w:t>Total</w:t>
            </w:r>
            <w:proofErr w:type="gramEnd"/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proyectos de acuerdo</w:t>
            </w:r>
          </w:p>
        </w:tc>
        <w:tc>
          <w:tcPr>
            <w:tcW w:w="1192" w:type="dxa"/>
          </w:tcPr>
          <w:p w14:paraId="0DBE2242" w14:textId="77777777" w:rsidR="00A252B1" w:rsidRDefault="00A252B1" w:rsidP="004D4134">
            <w:pPr>
              <w:pStyle w:val="TableParagraph"/>
              <w:spacing w:before="133"/>
              <w:ind w:left="8" w:right="5"/>
              <w:rPr>
                <w:sz w:val="20"/>
              </w:rPr>
            </w:pPr>
            <w:r>
              <w:rPr>
                <w:spacing w:val="-5"/>
                <w:sz w:val="20"/>
              </w:rPr>
              <w:t>477</w:t>
            </w:r>
          </w:p>
        </w:tc>
        <w:tc>
          <w:tcPr>
            <w:tcW w:w="1501" w:type="dxa"/>
          </w:tcPr>
          <w:p w14:paraId="5234FD24" w14:textId="77777777" w:rsidR="00A252B1" w:rsidRDefault="00A252B1" w:rsidP="004D4134">
            <w:pPr>
              <w:pStyle w:val="TableParagraph"/>
              <w:spacing w:before="133"/>
              <w:ind w:left="4"/>
              <w:rPr>
                <w:sz w:val="20"/>
              </w:rPr>
            </w:pPr>
            <w:r>
              <w:rPr>
                <w:spacing w:val="-5"/>
                <w:sz w:val="20"/>
              </w:rPr>
              <w:t>32</w:t>
            </w:r>
          </w:p>
        </w:tc>
        <w:tc>
          <w:tcPr>
            <w:tcW w:w="1414" w:type="dxa"/>
          </w:tcPr>
          <w:p w14:paraId="55E02CA3" w14:textId="77777777" w:rsidR="00A252B1" w:rsidRDefault="00A252B1" w:rsidP="004D4134">
            <w:pPr>
              <w:pStyle w:val="TableParagraph"/>
              <w:spacing w:before="133"/>
              <w:ind w:left="3"/>
              <w:rPr>
                <w:sz w:val="20"/>
              </w:rPr>
            </w:pPr>
            <w:r>
              <w:rPr>
                <w:sz w:val="20"/>
              </w:rPr>
              <w:t>32</w:t>
            </w:r>
          </w:p>
        </w:tc>
        <w:tc>
          <w:tcPr>
            <w:tcW w:w="1458" w:type="dxa"/>
          </w:tcPr>
          <w:p w14:paraId="141D4BE6" w14:textId="77777777" w:rsidR="00A252B1" w:rsidRDefault="00A252B1" w:rsidP="004D4134">
            <w:pPr>
              <w:pStyle w:val="TableParagraph"/>
              <w:spacing w:before="133"/>
              <w:ind w:left="2" w:right="1"/>
              <w:rPr>
                <w:sz w:val="20"/>
              </w:rPr>
            </w:pPr>
            <w:r>
              <w:rPr>
                <w:spacing w:val="-5"/>
                <w:sz w:val="20"/>
              </w:rPr>
              <w:t>445</w:t>
            </w:r>
          </w:p>
        </w:tc>
        <w:tc>
          <w:tcPr>
            <w:tcW w:w="1289" w:type="dxa"/>
          </w:tcPr>
          <w:p w14:paraId="42F5727F" w14:textId="77777777" w:rsidR="00A252B1" w:rsidRDefault="00A252B1" w:rsidP="004D4134">
            <w:pPr>
              <w:pStyle w:val="TableParagraph"/>
              <w:spacing w:before="133"/>
              <w:ind w:right="1"/>
              <w:rPr>
                <w:sz w:val="20"/>
              </w:rPr>
            </w:pPr>
            <w:r>
              <w:rPr>
                <w:spacing w:val="-10"/>
                <w:sz w:val="20"/>
              </w:rPr>
              <w:t>0</w:t>
            </w:r>
          </w:p>
        </w:tc>
      </w:tr>
    </w:tbl>
    <w:p w14:paraId="4C89D462" w14:textId="77777777" w:rsidR="00C1531A" w:rsidRPr="00836B1E" w:rsidRDefault="00C1531A" w:rsidP="00C1531A">
      <w:pPr>
        <w:jc w:val="both"/>
        <w:rPr>
          <w:rFonts w:cs="Arial"/>
          <w:sz w:val="20"/>
          <w:lang w:val="es-MX"/>
        </w:rPr>
      </w:pPr>
    </w:p>
    <w:p w14:paraId="11A2C90B" w14:textId="6805C810" w:rsidR="00C1531A" w:rsidRPr="00A252B1" w:rsidRDefault="00A252B1" w:rsidP="00A252B1">
      <w:pPr>
        <w:jc w:val="both"/>
        <w:rPr>
          <w:rFonts w:cs="Arial"/>
          <w:sz w:val="22"/>
          <w:szCs w:val="22"/>
        </w:rPr>
      </w:pPr>
      <w:r w:rsidRPr="00A252B1">
        <w:rPr>
          <w:rFonts w:cs="Arial"/>
          <w:sz w:val="22"/>
          <w:szCs w:val="22"/>
        </w:rPr>
        <w:t>Nota, la totalidad de los proyectos de Acuerdo radicados corresponden a cuatrocientos setenta y siete (477), de los cuales treinta y dos (32) fueron aprobados y cuatrocientos cuarenta y cinco (445) fueron archivados hasta el 20 diciembre de 2024.</w:t>
      </w:r>
    </w:p>
    <w:p w14:paraId="65B37608" w14:textId="77777777" w:rsidR="00A252B1" w:rsidRPr="00A252B1" w:rsidRDefault="00A252B1" w:rsidP="00A252B1">
      <w:pPr>
        <w:jc w:val="both"/>
        <w:rPr>
          <w:rFonts w:cs="Arial"/>
          <w:sz w:val="22"/>
          <w:szCs w:val="22"/>
        </w:rPr>
      </w:pPr>
    </w:p>
    <w:p w14:paraId="2D07637E" w14:textId="77777777" w:rsidR="00C1531A" w:rsidRPr="00A252B1" w:rsidRDefault="00C1531A" w:rsidP="00A252B1">
      <w:pPr>
        <w:jc w:val="both"/>
        <w:rPr>
          <w:rFonts w:cs="Arial"/>
          <w:sz w:val="22"/>
          <w:szCs w:val="22"/>
          <w:lang w:val="es-MX"/>
        </w:rPr>
      </w:pPr>
      <w:r w:rsidRPr="00A252B1">
        <w:rPr>
          <w:rFonts w:cs="Arial"/>
          <w:sz w:val="22"/>
          <w:szCs w:val="22"/>
        </w:rPr>
        <w:t>La relación de la totalidad de proyectos de acuerdos obra en el Anexo No. 2 (GNV-FO-002 para Secretaría General y GNV-FO-007 para Comisiones Permanentes)</w:t>
      </w:r>
    </w:p>
    <w:p w14:paraId="0F80B0F8" w14:textId="77777777" w:rsidR="00C1531A" w:rsidRPr="00A252B1" w:rsidRDefault="00C1531A" w:rsidP="00C1531A">
      <w:pPr>
        <w:jc w:val="both"/>
        <w:rPr>
          <w:rFonts w:cs="Arial"/>
          <w:sz w:val="22"/>
          <w:szCs w:val="22"/>
          <w:lang w:val="es-MX"/>
        </w:rPr>
      </w:pPr>
    </w:p>
    <w:p w14:paraId="5FD4998C" w14:textId="77777777" w:rsidR="00C1531A" w:rsidRPr="00836B1E" w:rsidRDefault="00C1531A" w:rsidP="00C1531A">
      <w:pPr>
        <w:jc w:val="both"/>
        <w:rPr>
          <w:rFonts w:cs="Arial"/>
          <w:b/>
          <w:sz w:val="20"/>
          <w:lang w:val="es-MX"/>
        </w:rPr>
      </w:pPr>
    </w:p>
    <w:p w14:paraId="16BFE0E2" w14:textId="19F08964" w:rsidR="002A715A" w:rsidRPr="008F2402" w:rsidRDefault="00C1531A" w:rsidP="00C1531A">
      <w:pPr>
        <w:jc w:val="both"/>
        <w:rPr>
          <w:rFonts w:cs="Arial"/>
          <w:b/>
          <w:sz w:val="22"/>
          <w:szCs w:val="22"/>
          <w:lang w:val="es-MX"/>
        </w:rPr>
      </w:pPr>
      <w:r w:rsidRPr="008F2402">
        <w:rPr>
          <w:rFonts w:cs="Arial"/>
          <w:b/>
          <w:sz w:val="22"/>
          <w:szCs w:val="22"/>
          <w:lang w:val="es-MX"/>
        </w:rPr>
        <w:lastRenderedPageBreak/>
        <w:t>2.</w:t>
      </w:r>
      <w:r w:rsidR="00CD56B4" w:rsidRPr="008F2402">
        <w:rPr>
          <w:rFonts w:cs="Arial"/>
          <w:b/>
          <w:sz w:val="22"/>
          <w:szCs w:val="22"/>
          <w:lang w:val="es-MX"/>
        </w:rPr>
        <w:t xml:space="preserve">3. </w:t>
      </w:r>
      <w:r w:rsidRPr="008F2402">
        <w:rPr>
          <w:rFonts w:cs="Arial"/>
          <w:b/>
          <w:sz w:val="22"/>
          <w:szCs w:val="22"/>
        </w:rPr>
        <w:t xml:space="preserve">Comisiones Accidentales, Transitorias, de Vigilancia o Ad-Hoc - Gestión Normativa </w:t>
      </w:r>
      <w:r w:rsidRPr="008F2402">
        <w:rPr>
          <w:rFonts w:cs="Arial"/>
          <w:b/>
          <w:sz w:val="22"/>
          <w:szCs w:val="22"/>
          <w:lang w:val="es-MX"/>
        </w:rPr>
        <w:t xml:space="preserve">comisiones </w:t>
      </w:r>
    </w:p>
    <w:p w14:paraId="0A97810F" w14:textId="77777777" w:rsidR="002A715A" w:rsidRPr="008F2402" w:rsidRDefault="002A715A" w:rsidP="00C1531A">
      <w:pPr>
        <w:jc w:val="both"/>
        <w:rPr>
          <w:rFonts w:cs="Arial"/>
          <w:b/>
          <w:sz w:val="22"/>
          <w:szCs w:val="22"/>
          <w:lang w:val="es-MX"/>
        </w:rPr>
      </w:pPr>
    </w:p>
    <w:p w14:paraId="7A137C34" w14:textId="713EE474" w:rsidR="00C1531A" w:rsidRPr="008F2402" w:rsidRDefault="00C1531A" w:rsidP="00C1531A">
      <w:pPr>
        <w:jc w:val="both"/>
        <w:rPr>
          <w:rFonts w:cs="Arial"/>
          <w:sz w:val="22"/>
          <w:szCs w:val="22"/>
          <w:lang w:val="es-MX"/>
        </w:rPr>
      </w:pPr>
      <w:r w:rsidRPr="008F2402">
        <w:rPr>
          <w:rFonts w:cs="Arial"/>
          <w:sz w:val="22"/>
          <w:szCs w:val="22"/>
          <w:lang w:val="es-MX"/>
        </w:rPr>
        <w:t xml:space="preserve">No se designaron </w:t>
      </w:r>
    </w:p>
    <w:p w14:paraId="14CF2556" w14:textId="77777777" w:rsidR="002A715A" w:rsidRPr="008F2402" w:rsidRDefault="002A715A" w:rsidP="00C1531A">
      <w:pPr>
        <w:jc w:val="both"/>
        <w:rPr>
          <w:rFonts w:cs="Arial"/>
          <w:sz w:val="22"/>
          <w:szCs w:val="22"/>
          <w:lang w:val="es-MX"/>
        </w:rPr>
      </w:pPr>
    </w:p>
    <w:p w14:paraId="3ABFA316" w14:textId="3108FB05" w:rsidR="002A715A" w:rsidRPr="008F2402" w:rsidRDefault="002A715A" w:rsidP="00CD56B4">
      <w:pPr>
        <w:pStyle w:val="Prrafodelista"/>
        <w:numPr>
          <w:ilvl w:val="1"/>
          <w:numId w:val="22"/>
        </w:numPr>
        <w:jc w:val="both"/>
        <w:rPr>
          <w:rFonts w:cs="Arial"/>
          <w:b/>
          <w:sz w:val="22"/>
          <w:szCs w:val="22"/>
        </w:rPr>
      </w:pPr>
      <w:r w:rsidRPr="008F2402">
        <w:rPr>
          <w:rFonts w:cs="Arial"/>
          <w:b/>
          <w:sz w:val="22"/>
          <w:szCs w:val="22"/>
        </w:rPr>
        <w:t>Acuerdos</w:t>
      </w:r>
    </w:p>
    <w:p w14:paraId="0F4D5DEF" w14:textId="78022553" w:rsidR="002A715A" w:rsidRPr="008F2402" w:rsidRDefault="002A715A" w:rsidP="002A715A">
      <w:pPr>
        <w:pStyle w:val="Prrafodelista"/>
        <w:ind w:left="360"/>
        <w:jc w:val="both"/>
        <w:rPr>
          <w:rFonts w:cs="Arial"/>
          <w:b/>
          <w:sz w:val="22"/>
          <w:szCs w:val="22"/>
        </w:rPr>
      </w:pPr>
    </w:p>
    <w:p w14:paraId="055ECC27" w14:textId="756E5B91" w:rsidR="002A715A" w:rsidRPr="008F2402" w:rsidRDefault="002A715A" w:rsidP="002A715A">
      <w:pPr>
        <w:jc w:val="both"/>
        <w:rPr>
          <w:rFonts w:cs="Arial"/>
          <w:sz w:val="22"/>
          <w:szCs w:val="22"/>
        </w:rPr>
      </w:pPr>
      <w:r w:rsidRPr="008F2402">
        <w:rPr>
          <w:iCs/>
          <w:sz w:val="22"/>
          <w:szCs w:val="22"/>
        </w:rPr>
        <w:t>No aplica</w:t>
      </w:r>
    </w:p>
    <w:p w14:paraId="1BC19D45" w14:textId="77777777" w:rsidR="002A715A" w:rsidRPr="008F2402" w:rsidRDefault="002A715A" w:rsidP="002A715A">
      <w:pPr>
        <w:pStyle w:val="Prrafodelista"/>
        <w:ind w:left="360"/>
        <w:jc w:val="both"/>
        <w:rPr>
          <w:rFonts w:cs="Arial"/>
          <w:b/>
          <w:sz w:val="22"/>
          <w:szCs w:val="22"/>
        </w:rPr>
      </w:pPr>
    </w:p>
    <w:p w14:paraId="52BE1BC7" w14:textId="6A754192" w:rsidR="002A715A" w:rsidRPr="008F2402" w:rsidRDefault="002A715A" w:rsidP="00D137D9">
      <w:pPr>
        <w:pStyle w:val="Prrafodelista"/>
        <w:numPr>
          <w:ilvl w:val="1"/>
          <w:numId w:val="22"/>
        </w:numPr>
        <w:jc w:val="both"/>
        <w:rPr>
          <w:rFonts w:cs="Arial"/>
          <w:b/>
          <w:sz w:val="22"/>
          <w:szCs w:val="22"/>
        </w:rPr>
      </w:pPr>
      <w:r w:rsidRPr="008F2402">
        <w:rPr>
          <w:rFonts w:cs="Arial"/>
          <w:b/>
          <w:sz w:val="22"/>
          <w:szCs w:val="22"/>
        </w:rPr>
        <w:t>Ordenes al Mérito conferidas por acuerdo distrital entregadas en el periodo</w:t>
      </w:r>
      <w:r w:rsidRPr="008F2402">
        <w:rPr>
          <w:rStyle w:val="Textoennegrita"/>
          <w:rFonts w:ascii="inherit" w:hAnsi="inherit" w:cs="Arial"/>
          <w:b w:val="0"/>
          <w:color w:val="000000"/>
          <w:sz w:val="22"/>
          <w:szCs w:val="22"/>
          <w:bdr w:val="none" w:sz="0" w:space="0" w:color="auto" w:frame="1"/>
        </w:rPr>
        <w:t> </w:t>
      </w:r>
    </w:p>
    <w:p w14:paraId="4CF37840" w14:textId="64996B95" w:rsidR="00587A70" w:rsidRPr="008F2402" w:rsidRDefault="00587A70" w:rsidP="00160386">
      <w:pPr>
        <w:jc w:val="both"/>
        <w:rPr>
          <w:rFonts w:cs="Arial"/>
          <w:b/>
          <w:i/>
          <w:iCs/>
          <w:sz w:val="22"/>
          <w:szCs w:val="22"/>
          <w:lang w:val="es-CO" w:eastAsia="es-CO"/>
        </w:rPr>
      </w:pPr>
    </w:p>
    <w:p w14:paraId="6CC12ADD" w14:textId="4996442A" w:rsidR="002A715A" w:rsidRPr="008F2402" w:rsidRDefault="002A715A" w:rsidP="00160386">
      <w:pPr>
        <w:jc w:val="both"/>
        <w:rPr>
          <w:rFonts w:cs="Arial"/>
          <w:sz w:val="22"/>
          <w:szCs w:val="22"/>
          <w:lang w:val="es-MX"/>
        </w:rPr>
      </w:pPr>
      <w:r w:rsidRPr="008F2402">
        <w:rPr>
          <w:iCs/>
          <w:sz w:val="22"/>
          <w:szCs w:val="22"/>
        </w:rPr>
        <w:t>No aplica</w:t>
      </w:r>
    </w:p>
    <w:p w14:paraId="5CD44880" w14:textId="77777777" w:rsidR="009C33BD" w:rsidRPr="009C33BD" w:rsidRDefault="009C33BD" w:rsidP="00160386">
      <w:pPr>
        <w:jc w:val="both"/>
        <w:rPr>
          <w:rFonts w:cs="Arial"/>
          <w:b/>
          <w:sz w:val="20"/>
          <w:lang w:val="es-MX"/>
        </w:rPr>
      </w:pPr>
    </w:p>
    <w:p w14:paraId="35856BAF" w14:textId="77777777" w:rsidR="007D034C" w:rsidRPr="008F2402" w:rsidRDefault="007D034C" w:rsidP="007D034C">
      <w:pPr>
        <w:jc w:val="both"/>
        <w:rPr>
          <w:rFonts w:cs="Arial"/>
          <w:sz w:val="22"/>
          <w:szCs w:val="22"/>
          <w:lang w:val="es-MX"/>
        </w:rPr>
      </w:pPr>
    </w:p>
    <w:p w14:paraId="13EC75C1" w14:textId="2741D7A2" w:rsidR="003E5CB3" w:rsidRPr="008F2402" w:rsidRDefault="003E5CB3" w:rsidP="007F0B8E">
      <w:pPr>
        <w:pStyle w:val="Prrafodelista"/>
        <w:numPr>
          <w:ilvl w:val="0"/>
          <w:numId w:val="4"/>
        </w:numPr>
        <w:rPr>
          <w:rFonts w:cs="Arial"/>
          <w:b/>
          <w:sz w:val="22"/>
          <w:szCs w:val="22"/>
        </w:rPr>
      </w:pPr>
      <w:r w:rsidRPr="008F2402">
        <w:rPr>
          <w:rFonts w:cs="Arial"/>
          <w:b/>
          <w:sz w:val="22"/>
          <w:szCs w:val="22"/>
        </w:rPr>
        <w:t xml:space="preserve">CONTROL POLITICO </w:t>
      </w:r>
      <w:r w:rsidR="00D8771E" w:rsidRPr="008F2402">
        <w:rPr>
          <w:rFonts w:cs="Arial"/>
          <w:b/>
          <w:sz w:val="22"/>
          <w:szCs w:val="22"/>
        </w:rPr>
        <w:t xml:space="preserve">/ TRAMITE DE PROPOSICIONES </w:t>
      </w:r>
    </w:p>
    <w:p w14:paraId="6E00FEE9" w14:textId="77777777" w:rsidR="00CE5723" w:rsidRPr="003705F5" w:rsidRDefault="00CE5723" w:rsidP="00CE5723">
      <w:pPr>
        <w:jc w:val="both"/>
        <w:rPr>
          <w:b/>
        </w:rPr>
      </w:pPr>
    </w:p>
    <w:p w14:paraId="4AD9FED7" w14:textId="475838A0" w:rsidR="00D8771E" w:rsidRDefault="00D8771E" w:rsidP="00D8771E">
      <w:pPr>
        <w:rPr>
          <w:sz w:val="16"/>
          <w:szCs w:val="16"/>
        </w:rPr>
      </w:pPr>
    </w:p>
    <w:p w14:paraId="278D5F4A" w14:textId="0B2C95D9" w:rsidR="0087447B" w:rsidRPr="008F2402" w:rsidRDefault="0087447B" w:rsidP="008F2402">
      <w:pPr>
        <w:pStyle w:val="Prrafodelista"/>
        <w:numPr>
          <w:ilvl w:val="1"/>
          <w:numId w:val="24"/>
        </w:numPr>
        <w:jc w:val="both"/>
        <w:rPr>
          <w:b/>
          <w:sz w:val="22"/>
          <w:szCs w:val="22"/>
        </w:rPr>
      </w:pPr>
      <w:r w:rsidRPr="008F2402">
        <w:rPr>
          <w:b/>
          <w:sz w:val="22"/>
          <w:szCs w:val="22"/>
        </w:rPr>
        <w:t xml:space="preserve">Proposiciones debatidas: </w:t>
      </w:r>
    </w:p>
    <w:p w14:paraId="758D51C7" w14:textId="77777777" w:rsidR="0087447B" w:rsidRPr="008F2402" w:rsidRDefault="0087447B" w:rsidP="008F2402">
      <w:pPr>
        <w:jc w:val="both"/>
        <w:rPr>
          <w:b/>
          <w:sz w:val="22"/>
          <w:szCs w:val="22"/>
        </w:rPr>
      </w:pPr>
    </w:p>
    <w:p w14:paraId="4FB10C26" w14:textId="77777777" w:rsidR="008F2402" w:rsidRPr="008F2402" w:rsidRDefault="008F2402" w:rsidP="008F2402">
      <w:pPr>
        <w:jc w:val="both"/>
        <w:rPr>
          <w:sz w:val="22"/>
          <w:szCs w:val="22"/>
        </w:rPr>
      </w:pPr>
      <w:r w:rsidRPr="008F2402">
        <w:rPr>
          <w:sz w:val="22"/>
          <w:szCs w:val="22"/>
        </w:rPr>
        <w:t>En desarrollo del control político consagrado en los artículos 54 y s.s. del Acuerdo 741 de 2019, modificado por el artículo 11 del Acuerdo 837 de 2022, fueron debatidas en la Comisión Segunda Permanente de Gobierno, treinta y ocho (38) proposiciones, como se detallan a continuación:</w:t>
      </w:r>
    </w:p>
    <w:p w14:paraId="562BEB64" w14:textId="77777777" w:rsidR="008F2402" w:rsidRDefault="008F2402" w:rsidP="008F2402"/>
    <w:tbl>
      <w:tblPr>
        <w:tblStyle w:val="Tablaconcuadrcula1clara"/>
        <w:tblW w:w="9168" w:type="dxa"/>
        <w:tblLayout w:type="fixed"/>
        <w:tblLook w:val="0000" w:firstRow="0" w:lastRow="0" w:firstColumn="0" w:lastColumn="0" w:noHBand="0" w:noVBand="0"/>
      </w:tblPr>
      <w:tblGrid>
        <w:gridCol w:w="2292"/>
        <w:gridCol w:w="2292"/>
        <w:gridCol w:w="2292"/>
        <w:gridCol w:w="2292"/>
      </w:tblGrid>
      <w:tr w:rsidR="008F2402" w:rsidRPr="00484259" w14:paraId="4B86EFD7" w14:textId="77777777" w:rsidTr="008F2402">
        <w:trPr>
          <w:trHeight w:val="151"/>
        </w:trPr>
        <w:tc>
          <w:tcPr>
            <w:tcW w:w="2292" w:type="dxa"/>
          </w:tcPr>
          <w:p w14:paraId="6DF23025" w14:textId="77777777" w:rsidR="008F2402" w:rsidRPr="00484259" w:rsidRDefault="008F2402" w:rsidP="004D413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  <w:r w:rsidRPr="00484259">
              <w:rPr>
                <w:rFonts w:cs="Arial"/>
                <w:b/>
                <w:bCs/>
                <w:color w:val="000000"/>
                <w:sz w:val="20"/>
              </w:rPr>
              <w:t xml:space="preserve">Bancada </w:t>
            </w:r>
          </w:p>
        </w:tc>
        <w:tc>
          <w:tcPr>
            <w:tcW w:w="2292" w:type="dxa"/>
          </w:tcPr>
          <w:p w14:paraId="7F2DECF4" w14:textId="77777777" w:rsidR="008F2402" w:rsidRPr="00484259" w:rsidRDefault="008F2402" w:rsidP="004D413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  <w:r w:rsidRPr="00484259">
              <w:rPr>
                <w:rFonts w:cs="Arial"/>
                <w:b/>
                <w:bCs/>
                <w:color w:val="000000"/>
                <w:sz w:val="20"/>
              </w:rPr>
              <w:t xml:space="preserve">Citante principal </w:t>
            </w:r>
          </w:p>
        </w:tc>
        <w:tc>
          <w:tcPr>
            <w:tcW w:w="2292" w:type="dxa"/>
          </w:tcPr>
          <w:p w14:paraId="1FE8540A" w14:textId="77777777" w:rsidR="008F2402" w:rsidRPr="00484259" w:rsidRDefault="008F2402" w:rsidP="004D413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  <w:r w:rsidRPr="00484259">
              <w:rPr>
                <w:rFonts w:cs="Arial"/>
                <w:b/>
                <w:bCs/>
                <w:color w:val="000000"/>
                <w:sz w:val="20"/>
              </w:rPr>
              <w:t xml:space="preserve">Proposiciones debatidas </w:t>
            </w:r>
          </w:p>
        </w:tc>
        <w:tc>
          <w:tcPr>
            <w:tcW w:w="2292" w:type="dxa"/>
          </w:tcPr>
          <w:p w14:paraId="2EECBFCD" w14:textId="77777777" w:rsidR="008F2402" w:rsidRPr="00484259" w:rsidRDefault="008F2402" w:rsidP="004D413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  <w:proofErr w:type="gramStart"/>
            <w:r w:rsidRPr="00484259">
              <w:rPr>
                <w:rFonts w:cs="Arial"/>
                <w:b/>
                <w:bCs/>
                <w:color w:val="000000"/>
                <w:sz w:val="20"/>
              </w:rPr>
              <w:t>Total</w:t>
            </w:r>
            <w:proofErr w:type="gramEnd"/>
            <w:r w:rsidRPr="00484259">
              <w:rPr>
                <w:rFonts w:cs="Arial"/>
                <w:b/>
                <w:bCs/>
                <w:color w:val="000000"/>
                <w:sz w:val="20"/>
              </w:rPr>
              <w:t xml:space="preserve"> Proposiciones </w:t>
            </w:r>
          </w:p>
        </w:tc>
      </w:tr>
      <w:tr w:rsidR="008F2402" w:rsidRPr="00484259" w14:paraId="4D6E4E08" w14:textId="77777777" w:rsidTr="008F2402">
        <w:trPr>
          <w:trHeight w:val="322"/>
        </w:trPr>
        <w:tc>
          <w:tcPr>
            <w:tcW w:w="2292" w:type="dxa"/>
          </w:tcPr>
          <w:p w14:paraId="12ABF92E" w14:textId="77777777" w:rsidR="008F2402" w:rsidRPr="00484259" w:rsidRDefault="008F2402" w:rsidP="004D413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  <w:r w:rsidRPr="00484259">
              <w:rPr>
                <w:rFonts w:cs="Arial"/>
                <w:color w:val="000000"/>
                <w:sz w:val="20"/>
              </w:rPr>
              <w:t xml:space="preserve">Partido Colombia Justa Libres. </w:t>
            </w:r>
          </w:p>
        </w:tc>
        <w:tc>
          <w:tcPr>
            <w:tcW w:w="2292" w:type="dxa"/>
          </w:tcPr>
          <w:p w14:paraId="6A8306AA" w14:textId="77777777" w:rsidR="008F2402" w:rsidRPr="00484259" w:rsidRDefault="008F2402" w:rsidP="004D413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  <w:r w:rsidRPr="00484259">
              <w:rPr>
                <w:rFonts w:cs="Arial"/>
                <w:color w:val="000000"/>
                <w:sz w:val="20"/>
              </w:rPr>
              <w:t xml:space="preserve">H.C. Marco Fidel Acosta Rico.  </w:t>
            </w:r>
          </w:p>
        </w:tc>
        <w:tc>
          <w:tcPr>
            <w:tcW w:w="2292" w:type="dxa"/>
          </w:tcPr>
          <w:p w14:paraId="3FA3A75C" w14:textId="77777777" w:rsidR="008F2402" w:rsidRDefault="008F2402" w:rsidP="004D413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  <w:r w:rsidRPr="00484259">
              <w:rPr>
                <w:rFonts w:cs="Arial"/>
                <w:color w:val="000000"/>
                <w:sz w:val="20"/>
              </w:rPr>
              <w:t xml:space="preserve">Proposición </w:t>
            </w:r>
            <w:r>
              <w:rPr>
                <w:rFonts w:cs="Arial"/>
                <w:color w:val="000000"/>
                <w:sz w:val="20"/>
              </w:rPr>
              <w:t xml:space="preserve">No. </w:t>
            </w:r>
            <w:r w:rsidRPr="00484259">
              <w:rPr>
                <w:rFonts w:cs="Arial"/>
                <w:color w:val="000000"/>
                <w:sz w:val="20"/>
              </w:rPr>
              <w:t>094 de 2024</w:t>
            </w:r>
            <w:r>
              <w:rPr>
                <w:rFonts w:cs="Arial"/>
                <w:color w:val="000000"/>
                <w:sz w:val="20"/>
              </w:rPr>
              <w:t>.</w:t>
            </w:r>
            <w:r w:rsidRPr="00484259">
              <w:rPr>
                <w:rFonts w:cs="Arial"/>
                <w:color w:val="000000"/>
                <w:sz w:val="20"/>
              </w:rPr>
              <w:t>Tema: Seguridad ¿Quién responde?</w:t>
            </w:r>
          </w:p>
          <w:p w14:paraId="04585B14" w14:textId="77777777" w:rsidR="008F2402" w:rsidRDefault="008F2402" w:rsidP="004D413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</w:p>
          <w:p w14:paraId="4CAABBE6" w14:textId="77777777" w:rsidR="008F2402" w:rsidRDefault="008F2402" w:rsidP="004D413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  <w:r w:rsidRPr="00484259">
              <w:rPr>
                <w:rFonts w:cs="Arial"/>
                <w:color w:val="000000"/>
                <w:sz w:val="20"/>
              </w:rPr>
              <w:t xml:space="preserve">Proposición </w:t>
            </w:r>
            <w:r>
              <w:rPr>
                <w:rFonts w:cs="Arial"/>
                <w:color w:val="000000"/>
                <w:sz w:val="20"/>
              </w:rPr>
              <w:t>No. 1170</w:t>
            </w:r>
            <w:r w:rsidRPr="00484259">
              <w:rPr>
                <w:rFonts w:cs="Arial"/>
                <w:color w:val="000000"/>
                <w:sz w:val="20"/>
              </w:rPr>
              <w:t xml:space="preserve"> de 2024</w:t>
            </w:r>
            <w:r>
              <w:rPr>
                <w:rFonts w:cs="Arial"/>
                <w:color w:val="000000"/>
                <w:sz w:val="20"/>
              </w:rPr>
              <w:t>.</w:t>
            </w:r>
            <w:r w:rsidRPr="00A7417B">
              <w:rPr>
                <w:rFonts w:cs="Arial"/>
                <w:color w:val="000000"/>
                <w:sz w:val="20"/>
              </w:rPr>
              <w:t>Tema: Situación actual de los cementerios de Bogotá.</w:t>
            </w:r>
          </w:p>
          <w:p w14:paraId="4CF731C8" w14:textId="77777777" w:rsidR="008F2402" w:rsidRDefault="008F2402" w:rsidP="004D413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</w:p>
          <w:p w14:paraId="423DAD95" w14:textId="77777777" w:rsidR="008F2402" w:rsidRPr="00484259" w:rsidRDefault="008F2402" w:rsidP="004D413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  <w:r w:rsidRPr="00484259">
              <w:rPr>
                <w:rFonts w:cs="Arial"/>
                <w:color w:val="000000"/>
                <w:sz w:val="20"/>
              </w:rPr>
              <w:t xml:space="preserve">Proposición </w:t>
            </w:r>
            <w:r>
              <w:rPr>
                <w:rFonts w:cs="Arial"/>
                <w:color w:val="000000"/>
                <w:sz w:val="20"/>
              </w:rPr>
              <w:t>No. 516</w:t>
            </w:r>
            <w:r w:rsidRPr="00484259">
              <w:rPr>
                <w:rFonts w:cs="Arial"/>
                <w:color w:val="000000"/>
                <w:sz w:val="20"/>
              </w:rPr>
              <w:t xml:space="preserve"> de 2024</w:t>
            </w:r>
            <w:r>
              <w:rPr>
                <w:rFonts w:cs="Arial"/>
                <w:color w:val="000000"/>
                <w:sz w:val="20"/>
              </w:rPr>
              <w:t>.</w:t>
            </w:r>
            <w:r w:rsidRPr="008A414F">
              <w:rPr>
                <w:rFonts w:cs="Arial"/>
                <w:color w:val="000000"/>
                <w:sz w:val="20"/>
              </w:rPr>
              <w:t>Tema: Bogotá Limpia.</w:t>
            </w:r>
          </w:p>
        </w:tc>
        <w:tc>
          <w:tcPr>
            <w:tcW w:w="2292" w:type="dxa"/>
          </w:tcPr>
          <w:p w14:paraId="5339047F" w14:textId="77777777" w:rsidR="008F2402" w:rsidRPr="00484259" w:rsidRDefault="008F2402" w:rsidP="004D413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</w:tr>
      <w:tr w:rsidR="008F2402" w:rsidRPr="00484259" w14:paraId="5F1423E5" w14:textId="77777777" w:rsidTr="008F2402">
        <w:trPr>
          <w:trHeight w:val="1588"/>
        </w:trPr>
        <w:tc>
          <w:tcPr>
            <w:tcW w:w="2292" w:type="dxa"/>
          </w:tcPr>
          <w:p w14:paraId="1BB47734" w14:textId="77777777" w:rsidR="008F2402" w:rsidRPr="00484259" w:rsidRDefault="008F2402" w:rsidP="004D413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  <w:r w:rsidRPr="00484259">
              <w:rPr>
                <w:rFonts w:cs="Arial"/>
                <w:color w:val="000000"/>
                <w:sz w:val="20"/>
              </w:rPr>
              <w:t xml:space="preserve">Centro Democrático </w:t>
            </w:r>
          </w:p>
        </w:tc>
        <w:tc>
          <w:tcPr>
            <w:tcW w:w="2292" w:type="dxa"/>
          </w:tcPr>
          <w:p w14:paraId="754DC7C0" w14:textId="77777777" w:rsidR="008F2402" w:rsidRPr="00484259" w:rsidRDefault="008F2402" w:rsidP="004D413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  <w:r w:rsidRPr="00484259">
              <w:rPr>
                <w:rFonts w:cs="Arial"/>
                <w:color w:val="000000"/>
                <w:sz w:val="20"/>
              </w:rPr>
              <w:t xml:space="preserve">H.C. Diana Marcela Diago </w:t>
            </w:r>
            <w:proofErr w:type="spellStart"/>
            <w:r w:rsidRPr="00484259">
              <w:rPr>
                <w:rFonts w:cs="Arial"/>
                <w:color w:val="000000"/>
                <w:sz w:val="20"/>
              </w:rPr>
              <w:t>Guáqueta</w:t>
            </w:r>
            <w:proofErr w:type="spellEnd"/>
            <w:r w:rsidRPr="00484259">
              <w:rPr>
                <w:rFonts w:cs="Arial"/>
                <w:color w:val="000000"/>
                <w:sz w:val="20"/>
              </w:rPr>
              <w:t xml:space="preserve">. </w:t>
            </w:r>
          </w:p>
          <w:p w14:paraId="43F503FD" w14:textId="77777777" w:rsidR="008F2402" w:rsidRDefault="008F2402" w:rsidP="004D413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</w:p>
          <w:p w14:paraId="29A6E8D6" w14:textId="77777777" w:rsidR="008F2402" w:rsidRDefault="008F2402" w:rsidP="004D413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</w:p>
          <w:p w14:paraId="033F311D" w14:textId="77777777" w:rsidR="008F2402" w:rsidRDefault="008F2402" w:rsidP="004D413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</w:p>
          <w:p w14:paraId="2A4BD112" w14:textId="77777777" w:rsidR="008F2402" w:rsidRPr="00484259" w:rsidRDefault="008F2402" w:rsidP="004D413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  <w:r w:rsidRPr="00484259">
              <w:rPr>
                <w:rFonts w:cs="Arial"/>
                <w:color w:val="000000"/>
                <w:sz w:val="20"/>
              </w:rPr>
              <w:t xml:space="preserve">H.C. Andrés Giovanni Barrios Bernal </w:t>
            </w:r>
          </w:p>
          <w:p w14:paraId="39A06779" w14:textId="77777777" w:rsidR="008F2402" w:rsidRDefault="008F2402" w:rsidP="004D413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</w:p>
          <w:p w14:paraId="59AE65D2" w14:textId="77777777" w:rsidR="008F2402" w:rsidRDefault="008F2402" w:rsidP="004D413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</w:p>
          <w:p w14:paraId="12851377" w14:textId="77777777" w:rsidR="008F2402" w:rsidRDefault="008F2402" w:rsidP="004D413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</w:p>
          <w:p w14:paraId="16487E78" w14:textId="77777777" w:rsidR="008F2402" w:rsidRDefault="008F2402" w:rsidP="004D413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</w:p>
          <w:p w14:paraId="76288AF2" w14:textId="77777777" w:rsidR="008F2402" w:rsidRDefault="008F2402" w:rsidP="004D413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</w:p>
          <w:p w14:paraId="0C675F74" w14:textId="77777777" w:rsidR="008F2402" w:rsidRDefault="008F2402" w:rsidP="004D413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</w:p>
          <w:p w14:paraId="74C58A3A" w14:textId="77777777" w:rsidR="008F2402" w:rsidRDefault="008F2402" w:rsidP="004D413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</w:p>
          <w:p w14:paraId="5954CFE6" w14:textId="77777777" w:rsidR="008F2402" w:rsidRDefault="008F2402" w:rsidP="004D413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</w:p>
          <w:p w14:paraId="25B89C13" w14:textId="77777777" w:rsidR="008F2402" w:rsidRDefault="008F2402" w:rsidP="004D413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</w:p>
          <w:p w14:paraId="36483F7F" w14:textId="77777777" w:rsidR="008F2402" w:rsidRDefault="008F2402" w:rsidP="004D413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  <w:r w:rsidRPr="00484259">
              <w:rPr>
                <w:rFonts w:cs="Arial"/>
                <w:color w:val="000000"/>
                <w:sz w:val="20"/>
              </w:rPr>
              <w:t xml:space="preserve">H.C. Andrés Giovanni Barrios Bernal </w:t>
            </w:r>
          </w:p>
          <w:p w14:paraId="0CB8C6A1" w14:textId="77777777" w:rsidR="008F2402" w:rsidRDefault="008F2402" w:rsidP="004D413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</w:p>
          <w:p w14:paraId="27A8B9A6" w14:textId="77777777" w:rsidR="008F2402" w:rsidRDefault="008F2402" w:rsidP="004D413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</w:p>
          <w:p w14:paraId="0EE6E0C3" w14:textId="77777777" w:rsidR="008F2402" w:rsidRDefault="008F2402" w:rsidP="004D413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</w:p>
          <w:p w14:paraId="4A4948F2" w14:textId="77777777" w:rsidR="008F2402" w:rsidRDefault="008F2402" w:rsidP="004D413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  <w:r w:rsidRPr="00484259">
              <w:rPr>
                <w:rFonts w:cs="Arial"/>
                <w:color w:val="000000"/>
                <w:sz w:val="20"/>
              </w:rPr>
              <w:t xml:space="preserve">H.C. </w:t>
            </w:r>
            <w:r w:rsidRPr="00FE41A2">
              <w:rPr>
                <w:rFonts w:cs="Arial"/>
                <w:color w:val="000000"/>
                <w:sz w:val="20"/>
              </w:rPr>
              <w:t>Julián Uscátegui Pastrana</w:t>
            </w:r>
          </w:p>
          <w:p w14:paraId="788036EA" w14:textId="77777777" w:rsidR="008F2402" w:rsidRDefault="008F2402" w:rsidP="004D413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</w:p>
          <w:p w14:paraId="69C7A864" w14:textId="77777777" w:rsidR="008F2402" w:rsidRDefault="008F2402" w:rsidP="004D413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</w:p>
          <w:p w14:paraId="2B93E80F" w14:textId="77777777" w:rsidR="008F2402" w:rsidRDefault="008F2402" w:rsidP="004D413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</w:p>
          <w:p w14:paraId="643A5838" w14:textId="77777777" w:rsidR="008F2402" w:rsidRDefault="008F2402" w:rsidP="004D413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</w:p>
          <w:p w14:paraId="2D575534" w14:textId="77777777" w:rsidR="008F2402" w:rsidRDefault="008F2402" w:rsidP="004D413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</w:p>
          <w:p w14:paraId="0A6C8535" w14:textId="77777777" w:rsidR="008F2402" w:rsidRDefault="008F2402" w:rsidP="004D413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</w:p>
          <w:p w14:paraId="003F0984" w14:textId="77777777" w:rsidR="008F2402" w:rsidRDefault="008F2402" w:rsidP="004D413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  <w:r w:rsidRPr="00484259">
              <w:rPr>
                <w:rFonts w:cs="Arial"/>
                <w:color w:val="000000"/>
                <w:sz w:val="20"/>
              </w:rPr>
              <w:t xml:space="preserve">H.C. </w:t>
            </w:r>
            <w:r w:rsidRPr="00B924D0">
              <w:rPr>
                <w:rFonts w:cs="Arial"/>
                <w:color w:val="000000"/>
                <w:sz w:val="20"/>
              </w:rPr>
              <w:t>Humberto Rafael Amín Martelo</w:t>
            </w:r>
          </w:p>
          <w:p w14:paraId="0D5CB678" w14:textId="77777777" w:rsidR="008F2402" w:rsidRDefault="008F2402" w:rsidP="004D413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</w:p>
          <w:p w14:paraId="38D0BED6" w14:textId="77777777" w:rsidR="008F2402" w:rsidRDefault="008F2402" w:rsidP="004D413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</w:p>
          <w:p w14:paraId="3B35E427" w14:textId="77777777" w:rsidR="008F2402" w:rsidRDefault="008F2402" w:rsidP="004D413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</w:p>
          <w:p w14:paraId="1D7E7201" w14:textId="77777777" w:rsidR="008F2402" w:rsidRDefault="008F2402" w:rsidP="004D413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</w:p>
          <w:p w14:paraId="16E84EEE" w14:textId="77777777" w:rsidR="008F2402" w:rsidRDefault="008F2402" w:rsidP="004D413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  <w:r w:rsidRPr="00484259">
              <w:rPr>
                <w:rFonts w:cs="Arial"/>
                <w:color w:val="000000"/>
                <w:sz w:val="20"/>
              </w:rPr>
              <w:t xml:space="preserve">H.C. </w:t>
            </w:r>
            <w:r>
              <w:rPr>
                <w:rFonts w:cs="Arial"/>
                <w:color w:val="000000"/>
                <w:sz w:val="20"/>
              </w:rPr>
              <w:t>Ó</w:t>
            </w:r>
            <w:r w:rsidRPr="00A7417B">
              <w:rPr>
                <w:rFonts w:cs="Arial"/>
                <w:color w:val="000000"/>
                <w:sz w:val="20"/>
              </w:rPr>
              <w:t>scar Jaime Ramírez Vahos</w:t>
            </w:r>
          </w:p>
          <w:p w14:paraId="6928CDA3" w14:textId="77777777" w:rsidR="008F2402" w:rsidRDefault="008F2402" w:rsidP="004D413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</w:p>
          <w:p w14:paraId="5D65C380" w14:textId="77777777" w:rsidR="008F2402" w:rsidRDefault="008F2402" w:rsidP="004D413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</w:p>
          <w:p w14:paraId="2409E4D0" w14:textId="77777777" w:rsidR="008F2402" w:rsidRDefault="008F2402" w:rsidP="004D413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</w:p>
          <w:p w14:paraId="2A9BB4D7" w14:textId="77777777" w:rsidR="008F2402" w:rsidRDefault="008F2402" w:rsidP="004D413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  <w:r w:rsidRPr="00484259">
              <w:rPr>
                <w:rFonts w:cs="Arial"/>
                <w:color w:val="000000"/>
                <w:sz w:val="20"/>
              </w:rPr>
              <w:t>H.C</w:t>
            </w:r>
            <w:r>
              <w:rPr>
                <w:rFonts w:cs="Arial"/>
                <w:color w:val="000000"/>
                <w:sz w:val="20"/>
              </w:rPr>
              <w:t xml:space="preserve">. </w:t>
            </w:r>
            <w:r w:rsidRPr="008A414F">
              <w:rPr>
                <w:rFonts w:cs="Arial"/>
                <w:color w:val="000000"/>
                <w:sz w:val="20"/>
              </w:rPr>
              <w:t>Daniel Felipe Briceño Montes</w:t>
            </w:r>
          </w:p>
          <w:p w14:paraId="32755534" w14:textId="77777777" w:rsidR="008F2402" w:rsidRDefault="008F2402" w:rsidP="004D413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</w:p>
          <w:p w14:paraId="5A526F1A" w14:textId="77777777" w:rsidR="008F2402" w:rsidRDefault="008F2402" w:rsidP="004D413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</w:p>
          <w:p w14:paraId="277D0FAA" w14:textId="77777777" w:rsidR="008F2402" w:rsidRDefault="008F2402" w:rsidP="004D413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</w:p>
          <w:p w14:paraId="03CEB0B9" w14:textId="77777777" w:rsidR="008F2402" w:rsidRDefault="008F2402" w:rsidP="004D413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</w:p>
          <w:p w14:paraId="2B5E5305" w14:textId="77777777" w:rsidR="008F2402" w:rsidRDefault="008F2402" w:rsidP="004D413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</w:p>
          <w:p w14:paraId="5CA3A7ED" w14:textId="77777777" w:rsidR="008F2402" w:rsidRDefault="008F2402" w:rsidP="004D413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  <w:r w:rsidRPr="00484259">
              <w:rPr>
                <w:rFonts w:cs="Arial"/>
                <w:color w:val="000000"/>
                <w:sz w:val="20"/>
              </w:rPr>
              <w:t xml:space="preserve">H.C. </w:t>
            </w:r>
            <w:r w:rsidRPr="00FE41A2">
              <w:rPr>
                <w:rFonts w:cs="Arial"/>
                <w:color w:val="000000"/>
                <w:sz w:val="20"/>
              </w:rPr>
              <w:t>Julián Uscátegui Pastrana</w:t>
            </w:r>
          </w:p>
          <w:p w14:paraId="0D6E2962" w14:textId="77777777" w:rsidR="008F2402" w:rsidRDefault="008F2402" w:rsidP="004D413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</w:p>
          <w:p w14:paraId="563658DC" w14:textId="77777777" w:rsidR="008F2402" w:rsidRDefault="008F2402" w:rsidP="004D413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</w:p>
          <w:p w14:paraId="7DFBDBF7" w14:textId="77777777" w:rsidR="008F2402" w:rsidRDefault="008F2402" w:rsidP="004D413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</w:p>
          <w:p w14:paraId="42329016" w14:textId="77777777" w:rsidR="008F2402" w:rsidRDefault="008F2402" w:rsidP="004D413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</w:p>
          <w:p w14:paraId="28CE717D" w14:textId="77777777" w:rsidR="008F2402" w:rsidRDefault="008F2402" w:rsidP="004D413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</w:p>
          <w:p w14:paraId="12E4858E" w14:textId="77777777" w:rsidR="008F2402" w:rsidRDefault="008F2402" w:rsidP="004D413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</w:p>
          <w:p w14:paraId="63E45474" w14:textId="77777777" w:rsidR="008F2402" w:rsidRDefault="008F2402" w:rsidP="004D413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</w:p>
          <w:p w14:paraId="4988C500" w14:textId="77777777" w:rsidR="008F2402" w:rsidRDefault="008F2402" w:rsidP="004D413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</w:p>
          <w:p w14:paraId="1EFA6931" w14:textId="77777777" w:rsidR="008F2402" w:rsidRDefault="008F2402" w:rsidP="004D413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  <w:r w:rsidRPr="00484259">
              <w:rPr>
                <w:rFonts w:cs="Arial"/>
                <w:color w:val="000000"/>
                <w:sz w:val="20"/>
              </w:rPr>
              <w:t xml:space="preserve">H.C. Andrés Giovanni Barrios Bernal </w:t>
            </w:r>
          </w:p>
          <w:p w14:paraId="07A24EA0" w14:textId="77777777" w:rsidR="008F2402" w:rsidRDefault="008F2402" w:rsidP="004D413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</w:p>
          <w:p w14:paraId="78AF1116" w14:textId="77777777" w:rsidR="008F2402" w:rsidRDefault="008F2402" w:rsidP="004D413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</w:p>
          <w:p w14:paraId="6F2F6556" w14:textId="77777777" w:rsidR="008F2402" w:rsidRDefault="008F2402" w:rsidP="004D413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</w:p>
          <w:p w14:paraId="084F8743" w14:textId="77777777" w:rsidR="008F2402" w:rsidRDefault="008F2402" w:rsidP="004D413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  <w:r w:rsidRPr="00484259">
              <w:rPr>
                <w:rFonts w:cs="Arial"/>
                <w:color w:val="000000"/>
                <w:sz w:val="20"/>
              </w:rPr>
              <w:t xml:space="preserve">H.C. </w:t>
            </w:r>
            <w:r>
              <w:rPr>
                <w:rFonts w:cs="Arial"/>
                <w:color w:val="000000"/>
                <w:sz w:val="20"/>
              </w:rPr>
              <w:t>Ó</w:t>
            </w:r>
            <w:r w:rsidRPr="00A7417B">
              <w:rPr>
                <w:rFonts w:cs="Arial"/>
                <w:color w:val="000000"/>
                <w:sz w:val="20"/>
              </w:rPr>
              <w:t>scar Jaime Ramírez Vahos</w:t>
            </w:r>
            <w:r>
              <w:rPr>
                <w:rFonts w:cs="Arial"/>
                <w:color w:val="000000"/>
                <w:sz w:val="20"/>
              </w:rPr>
              <w:t>.</w:t>
            </w:r>
          </w:p>
          <w:p w14:paraId="6E04C1EB" w14:textId="77777777" w:rsidR="008F2402" w:rsidRDefault="008F2402" w:rsidP="004D413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</w:p>
          <w:p w14:paraId="4790577F" w14:textId="77777777" w:rsidR="008F2402" w:rsidRDefault="008F2402" w:rsidP="004D413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</w:p>
          <w:p w14:paraId="0779782F" w14:textId="77777777" w:rsidR="008F2402" w:rsidRDefault="008F2402" w:rsidP="004D413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</w:p>
          <w:p w14:paraId="5A045CC5" w14:textId="77777777" w:rsidR="008F2402" w:rsidRDefault="008F2402" w:rsidP="004D413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  <w:r w:rsidRPr="00484259">
              <w:rPr>
                <w:rFonts w:cs="Arial"/>
                <w:color w:val="000000"/>
                <w:sz w:val="20"/>
              </w:rPr>
              <w:t>H.C.</w:t>
            </w:r>
            <w:r>
              <w:rPr>
                <w:rFonts w:cs="Arial"/>
                <w:color w:val="000000"/>
                <w:sz w:val="20"/>
              </w:rPr>
              <w:t xml:space="preserve"> Sandra Consuelo Forero Ramírez</w:t>
            </w:r>
          </w:p>
          <w:p w14:paraId="7467C628" w14:textId="77777777" w:rsidR="008F2402" w:rsidRPr="00484259" w:rsidRDefault="008F2402" w:rsidP="004D413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92" w:type="dxa"/>
          </w:tcPr>
          <w:p w14:paraId="4C29EF81" w14:textId="77777777" w:rsidR="008F2402" w:rsidRPr="00484259" w:rsidRDefault="008F2402" w:rsidP="004D413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  <w:r w:rsidRPr="00484259">
              <w:rPr>
                <w:rFonts w:cs="Arial"/>
                <w:color w:val="000000"/>
                <w:sz w:val="20"/>
              </w:rPr>
              <w:lastRenderedPageBreak/>
              <w:t>Proposición No. 107 de 2024</w:t>
            </w:r>
          </w:p>
          <w:p w14:paraId="7FD6152E" w14:textId="77777777" w:rsidR="008F2402" w:rsidRDefault="008F2402" w:rsidP="004D413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  <w:r w:rsidRPr="00484259">
              <w:rPr>
                <w:rFonts w:cs="Arial"/>
                <w:color w:val="000000"/>
                <w:sz w:val="20"/>
              </w:rPr>
              <w:t>Tema: Seguridad en Bogotá.</w:t>
            </w:r>
          </w:p>
          <w:p w14:paraId="52F78670" w14:textId="77777777" w:rsidR="008F2402" w:rsidRPr="00484259" w:rsidRDefault="008F2402" w:rsidP="004D413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</w:p>
          <w:p w14:paraId="7CED52EC" w14:textId="77777777" w:rsidR="008F2402" w:rsidRPr="00484259" w:rsidRDefault="008F2402" w:rsidP="004D413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  <w:r w:rsidRPr="00484259">
              <w:rPr>
                <w:rFonts w:cs="Arial"/>
                <w:color w:val="000000"/>
                <w:sz w:val="20"/>
              </w:rPr>
              <w:t>Proposición No. 091 de 2024</w:t>
            </w:r>
          </w:p>
          <w:p w14:paraId="37931894" w14:textId="77777777" w:rsidR="008F2402" w:rsidRPr="00484259" w:rsidRDefault="008F2402" w:rsidP="004D413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  <w:r w:rsidRPr="00484259">
              <w:rPr>
                <w:rFonts w:cs="Arial"/>
                <w:color w:val="000000"/>
                <w:sz w:val="20"/>
              </w:rPr>
              <w:t>Tema: Revisión del derecho a la seguridad en la ciudad en relación con el comportamiento de las bandas criminales transnacionales.</w:t>
            </w:r>
          </w:p>
          <w:p w14:paraId="2122AE86" w14:textId="77777777" w:rsidR="008F2402" w:rsidRDefault="008F2402" w:rsidP="004D413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</w:p>
          <w:p w14:paraId="4A8E0C77" w14:textId="77777777" w:rsidR="008F2402" w:rsidRDefault="008F2402" w:rsidP="004D413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  <w:r w:rsidRPr="00484259">
              <w:rPr>
                <w:rFonts w:cs="Arial"/>
                <w:color w:val="000000"/>
                <w:sz w:val="20"/>
              </w:rPr>
              <w:t>Proposición No. 399 de 2024, Tema:</w:t>
            </w:r>
            <w:r>
              <w:rPr>
                <w:rFonts w:cs="Arial"/>
                <w:color w:val="000000"/>
                <w:sz w:val="20"/>
              </w:rPr>
              <w:t xml:space="preserve"> </w:t>
            </w:r>
            <w:r w:rsidRPr="00484259">
              <w:rPr>
                <w:rFonts w:cs="Arial"/>
                <w:color w:val="000000"/>
                <w:sz w:val="20"/>
              </w:rPr>
              <w:t>Seguimiento al</w:t>
            </w:r>
            <w:r>
              <w:rPr>
                <w:rFonts w:cs="Arial"/>
                <w:color w:val="000000"/>
                <w:sz w:val="20"/>
              </w:rPr>
              <w:t xml:space="preserve"> </w:t>
            </w:r>
            <w:r w:rsidRPr="00484259">
              <w:rPr>
                <w:rFonts w:cs="Arial"/>
                <w:color w:val="000000"/>
                <w:sz w:val="20"/>
              </w:rPr>
              <w:t>Decreto 825 de 2019.</w:t>
            </w:r>
          </w:p>
          <w:p w14:paraId="46811D80" w14:textId="77777777" w:rsidR="008F2402" w:rsidRDefault="008F2402" w:rsidP="004D413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</w:p>
          <w:p w14:paraId="6255A365" w14:textId="77777777" w:rsidR="008F2402" w:rsidRDefault="008F2402" w:rsidP="004D413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  <w:r w:rsidRPr="00484259">
              <w:rPr>
                <w:rFonts w:cs="Arial"/>
                <w:color w:val="000000"/>
                <w:sz w:val="20"/>
              </w:rPr>
              <w:t xml:space="preserve">Proposición No. </w:t>
            </w:r>
            <w:r>
              <w:rPr>
                <w:rFonts w:cs="Arial"/>
                <w:color w:val="000000"/>
                <w:sz w:val="20"/>
              </w:rPr>
              <w:t>119</w:t>
            </w:r>
            <w:r w:rsidRPr="00484259">
              <w:rPr>
                <w:rFonts w:cs="Arial"/>
                <w:color w:val="000000"/>
                <w:sz w:val="20"/>
              </w:rPr>
              <w:t xml:space="preserve"> de 2024</w:t>
            </w:r>
            <w:r>
              <w:rPr>
                <w:rFonts w:cs="Arial"/>
                <w:color w:val="000000"/>
                <w:sz w:val="20"/>
              </w:rPr>
              <w:t xml:space="preserve">. Tema: </w:t>
            </w:r>
            <w:r w:rsidRPr="00FE41A2">
              <w:rPr>
                <w:rFonts w:cs="Arial"/>
                <w:color w:val="000000"/>
                <w:sz w:val="20"/>
              </w:rPr>
              <w:t>Estado del sistema penitenciario, carcelario y centros de detención transitoria de Bogotá.</w:t>
            </w:r>
          </w:p>
          <w:p w14:paraId="0A6A491D" w14:textId="77777777" w:rsidR="008F2402" w:rsidRDefault="008F2402" w:rsidP="004D413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</w:p>
          <w:p w14:paraId="2A8394D5" w14:textId="77777777" w:rsidR="008F2402" w:rsidRDefault="008F2402" w:rsidP="004D413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  <w:r w:rsidRPr="00484259">
              <w:rPr>
                <w:rFonts w:cs="Arial"/>
                <w:color w:val="000000"/>
                <w:sz w:val="20"/>
              </w:rPr>
              <w:t xml:space="preserve">Proposición No. </w:t>
            </w:r>
            <w:r>
              <w:rPr>
                <w:rFonts w:cs="Arial"/>
                <w:color w:val="000000"/>
                <w:sz w:val="20"/>
              </w:rPr>
              <w:t>252</w:t>
            </w:r>
            <w:r w:rsidRPr="00484259">
              <w:rPr>
                <w:rFonts w:cs="Arial"/>
                <w:color w:val="000000"/>
                <w:sz w:val="20"/>
              </w:rPr>
              <w:t xml:space="preserve"> de 2024</w:t>
            </w:r>
            <w:r>
              <w:rPr>
                <w:rFonts w:cs="Arial"/>
                <w:color w:val="000000"/>
                <w:sz w:val="20"/>
              </w:rPr>
              <w:t>.</w:t>
            </w:r>
            <w:r>
              <w:t xml:space="preserve"> </w:t>
            </w:r>
            <w:r w:rsidRPr="00B924D0">
              <w:rPr>
                <w:rFonts w:cs="Arial"/>
                <w:color w:val="000000"/>
                <w:sz w:val="20"/>
              </w:rPr>
              <w:t>Tema: Inseguridad en estaciones de Transmilenio</w:t>
            </w:r>
            <w:r>
              <w:rPr>
                <w:rFonts w:cs="Arial"/>
                <w:color w:val="000000"/>
                <w:sz w:val="20"/>
              </w:rPr>
              <w:t>.</w:t>
            </w:r>
          </w:p>
          <w:p w14:paraId="14F18B2B" w14:textId="77777777" w:rsidR="008F2402" w:rsidRDefault="008F2402" w:rsidP="004D413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</w:p>
          <w:p w14:paraId="1174B7A8" w14:textId="77777777" w:rsidR="008F2402" w:rsidRDefault="008F2402" w:rsidP="004D413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  <w:r w:rsidRPr="00484259">
              <w:rPr>
                <w:rFonts w:cs="Arial"/>
                <w:color w:val="000000"/>
                <w:sz w:val="20"/>
              </w:rPr>
              <w:t xml:space="preserve">Proposición No. </w:t>
            </w:r>
            <w:r>
              <w:rPr>
                <w:rFonts w:cs="Arial"/>
                <w:color w:val="000000"/>
                <w:sz w:val="20"/>
              </w:rPr>
              <w:t xml:space="preserve">984 </w:t>
            </w:r>
            <w:r w:rsidRPr="00484259">
              <w:rPr>
                <w:rFonts w:cs="Arial"/>
                <w:color w:val="000000"/>
                <w:sz w:val="20"/>
              </w:rPr>
              <w:t>de 2024</w:t>
            </w:r>
            <w:r>
              <w:rPr>
                <w:rFonts w:cs="Arial"/>
                <w:color w:val="000000"/>
                <w:sz w:val="20"/>
              </w:rPr>
              <w:t xml:space="preserve">. </w:t>
            </w:r>
            <w:r w:rsidRPr="00A7417B">
              <w:rPr>
                <w:rFonts w:cs="Arial"/>
                <w:color w:val="000000"/>
                <w:sz w:val="20"/>
              </w:rPr>
              <w:t>Tema: Contrato de Concesión 415 de 2021</w:t>
            </w:r>
            <w:r>
              <w:rPr>
                <w:rFonts w:cs="Arial"/>
                <w:color w:val="000000"/>
                <w:sz w:val="20"/>
              </w:rPr>
              <w:t>.</w:t>
            </w:r>
          </w:p>
          <w:p w14:paraId="45B66300" w14:textId="77777777" w:rsidR="008F2402" w:rsidRDefault="008F2402" w:rsidP="004D413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</w:p>
          <w:p w14:paraId="0100CEF8" w14:textId="77777777" w:rsidR="008F2402" w:rsidRDefault="008F2402" w:rsidP="004D413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  <w:r w:rsidRPr="00484259">
              <w:rPr>
                <w:rFonts w:cs="Arial"/>
                <w:color w:val="000000"/>
                <w:sz w:val="20"/>
              </w:rPr>
              <w:t xml:space="preserve">Proposición No. </w:t>
            </w:r>
            <w:r>
              <w:rPr>
                <w:rFonts w:cs="Arial"/>
                <w:color w:val="000000"/>
                <w:sz w:val="20"/>
              </w:rPr>
              <w:t xml:space="preserve">913 </w:t>
            </w:r>
            <w:r w:rsidRPr="00484259">
              <w:rPr>
                <w:rFonts w:cs="Arial"/>
                <w:color w:val="000000"/>
                <w:sz w:val="20"/>
              </w:rPr>
              <w:t>de 2024</w:t>
            </w:r>
            <w:r>
              <w:rPr>
                <w:rFonts w:cs="Arial"/>
                <w:color w:val="000000"/>
                <w:sz w:val="20"/>
              </w:rPr>
              <w:t xml:space="preserve">. </w:t>
            </w:r>
            <w:r w:rsidRPr="008A414F">
              <w:rPr>
                <w:rFonts w:cs="Arial"/>
                <w:color w:val="000000"/>
                <w:sz w:val="20"/>
              </w:rPr>
              <w:t>Tema: Puntos de acumulación de basuras de Bogotá.</w:t>
            </w:r>
          </w:p>
          <w:p w14:paraId="1710BD03" w14:textId="77777777" w:rsidR="008F2402" w:rsidRDefault="008F2402" w:rsidP="004D413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</w:p>
          <w:p w14:paraId="782FE96A" w14:textId="77777777" w:rsidR="008F2402" w:rsidRDefault="008F2402" w:rsidP="004D413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</w:p>
          <w:p w14:paraId="611A7E3B" w14:textId="77777777" w:rsidR="008F2402" w:rsidRDefault="008F2402" w:rsidP="004D413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  <w:r w:rsidRPr="00227922">
              <w:rPr>
                <w:rFonts w:cs="Arial"/>
                <w:color w:val="000000"/>
                <w:sz w:val="20"/>
              </w:rPr>
              <w:t>Proposición No. 1294 de 2024 Tema: Balance y gestión de la Secretaría Distrital de Seguridad, Convivencia y Justicia (SDSCJ) en el primer año de gobierno.</w:t>
            </w:r>
          </w:p>
          <w:p w14:paraId="50698343" w14:textId="77777777" w:rsidR="008F2402" w:rsidRDefault="008F2402" w:rsidP="004D413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</w:p>
          <w:p w14:paraId="7ADD7568" w14:textId="77777777" w:rsidR="008F2402" w:rsidRDefault="008F2402" w:rsidP="004D413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</w:p>
          <w:p w14:paraId="1CEE0F58" w14:textId="77777777" w:rsidR="008F2402" w:rsidRDefault="008F2402" w:rsidP="004D413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  <w:r w:rsidRPr="00227922">
              <w:rPr>
                <w:rFonts w:cs="Arial"/>
                <w:color w:val="000000"/>
                <w:sz w:val="20"/>
              </w:rPr>
              <w:t>Proposición No. 1335 de 2024 Aditiva de la Proposición No. 1294 de 2024</w:t>
            </w:r>
            <w:r>
              <w:rPr>
                <w:rFonts w:cs="Arial"/>
                <w:color w:val="000000"/>
                <w:sz w:val="20"/>
              </w:rPr>
              <w:t>.</w:t>
            </w:r>
          </w:p>
          <w:p w14:paraId="73CF607B" w14:textId="77777777" w:rsidR="008F2402" w:rsidRDefault="008F2402" w:rsidP="004D413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</w:p>
          <w:p w14:paraId="75B553C1" w14:textId="77777777" w:rsidR="008F2402" w:rsidRDefault="008F2402" w:rsidP="004D413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  <w:r w:rsidRPr="00227922">
              <w:rPr>
                <w:rFonts w:cs="Arial"/>
                <w:color w:val="000000"/>
                <w:sz w:val="20"/>
              </w:rPr>
              <w:t xml:space="preserve">Proposición No. 1360 de 2024 Aditiva de la Proposición No. 1294 de 2024. </w:t>
            </w:r>
          </w:p>
          <w:p w14:paraId="485B03BB" w14:textId="77777777" w:rsidR="008F2402" w:rsidRDefault="008F2402" w:rsidP="004D413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</w:p>
          <w:p w14:paraId="66AAF712" w14:textId="77777777" w:rsidR="008F2402" w:rsidRPr="00484259" w:rsidRDefault="008F2402" w:rsidP="004D413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  <w:r w:rsidRPr="00227922">
              <w:rPr>
                <w:rFonts w:cs="Arial"/>
                <w:color w:val="000000"/>
                <w:sz w:val="20"/>
              </w:rPr>
              <w:t xml:space="preserve">Proposición No. 1360 de 2024 Aditiva de la Proposición No. 1294 de 2024. </w:t>
            </w:r>
          </w:p>
        </w:tc>
        <w:tc>
          <w:tcPr>
            <w:tcW w:w="2292" w:type="dxa"/>
          </w:tcPr>
          <w:p w14:paraId="47D55B16" w14:textId="77777777" w:rsidR="008F2402" w:rsidRPr="00484259" w:rsidRDefault="008F2402" w:rsidP="004D413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11</w:t>
            </w:r>
          </w:p>
        </w:tc>
      </w:tr>
      <w:tr w:rsidR="008F2402" w:rsidRPr="00484259" w14:paraId="76A3C214" w14:textId="77777777" w:rsidTr="008F2402">
        <w:trPr>
          <w:trHeight w:val="2278"/>
        </w:trPr>
        <w:tc>
          <w:tcPr>
            <w:tcW w:w="2292" w:type="dxa"/>
          </w:tcPr>
          <w:p w14:paraId="22B1FE48" w14:textId="77777777" w:rsidR="008F2402" w:rsidRPr="00484259" w:rsidRDefault="008F2402" w:rsidP="004D413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  <w:r w:rsidRPr="00484259">
              <w:rPr>
                <w:rFonts w:cs="Arial"/>
                <w:color w:val="000000"/>
                <w:sz w:val="20"/>
              </w:rPr>
              <w:t xml:space="preserve">Alianza Verde </w:t>
            </w:r>
          </w:p>
        </w:tc>
        <w:tc>
          <w:tcPr>
            <w:tcW w:w="2292" w:type="dxa"/>
          </w:tcPr>
          <w:p w14:paraId="2174CDD3" w14:textId="77777777" w:rsidR="008F2402" w:rsidRPr="00484259" w:rsidRDefault="008F2402" w:rsidP="004D413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  <w:r w:rsidRPr="00484259">
              <w:rPr>
                <w:rFonts w:cs="Arial"/>
                <w:color w:val="000000"/>
                <w:sz w:val="20"/>
              </w:rPr>
              <w:t xml:space="preserve">H.C. Julián David Rodríguez Sastoque. </w:t>
            </w:r>
          </w:p>
          <w:p w14:paraId="1908DDF0" w14:textId="77777777" w:rsidR="008F2402" w:rsidRDefault="008F2402" w:rsidP="004D413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</w:p>
          <w:p w14:paraId="04370234" w14:textId="77777777" w:rsidR="008F2402" w:rsidRDefault="008F2402" w:rsidP="004D413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</w:p>
          <w:p w14:paraId="4D5C3957" w14:textId="77777777" w:rsidR="008F2402" w:rsidRDefault="008F2402" w:rsidP="004D413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</w:p>
          <w:p w14:paraId="66109E23" w14:textId="77777777" w:rsidR="008F2402" w:rsidRDefault="008F2402" w:rsidP="004D413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</w:p>
          <w:p w14:paraId="268F9542" w14:textId="77777777" w:rsidR="008F2402" w:rsidRDefault="008F2402" w:rsidP="004D413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</w:p>
          <w:p w14:paraId="6D5DD812" w14:textId="77777777" w:rsidR="008F2402" w:rsidRDefault="008F2402" w:rsidP="004D413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</w:p>
          <w:p w14:paraId="4437153D" w14:textId="77777777" w:rsidR="008F2402" w:rsidRPr="00484259" w:rsidRDefault="008F2402" w:rsidP="004D413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  <w:r w:rsidRPr="00484259">
              <w:rPr>
                <w:rFonts w:cs="Arial"/>
                <w:color w:val="000000"/>
                <w:sz w:val="20"/>
              </w:rPr>
              <w:t xml:space="preserve">H.C. Julián Espinosa Ortiz. </w:t>
            </w:r>
          </w:p>
          <w:p w14:paraId="103691D1" w14:textId="77777777" w:rsidR="008F2402" w:rsidRDefault="008F2402" w:rsidP="004D413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</w:p>
          <w:p w14:paraId="1884AB70" w14:textId="77777777" w:rsidR="008F2402" w:rsidRDefault="008F2402" w:rsidP="004D413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</w:p>
          <w:p w14:paraId="34B1971E" w14:textId="77777777" w:rsidR="008F2402" w:rsidRDefault="008F2402" w:rsidP="004D413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</w:p>
          <w:p w14:paraId="1BFF32EA" w14:textId="77777777" w:rsidR="008F2402" w:rsidRDefault="008F2402" w:rsidP="004D413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</w:p>
          <w:p w14:paraId="28510CC2" w14:textId="77777777" w:rsidR="008F2402" w:rsidRDefault="008F2402" w:rsidP="004D413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</w:p>
          <w:p w14:paraId="48632879" w14:textId="77777777" w:rsidR="008F2402" w:rsidRPr="00484259" w:rsidRDefault="008F2402" w:rsidP="004D413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  <w:r w:rsidRPr="00484259">
              <w:rPr>
                <w:rFonts w:cs="Arial"/>
                <w:color w:val="000000"/>
                <w:sz w:val="20"/>
              </w:rPr>
              <w:t xml:space="preserve">H.C. Andrés Leandro Castellanos Serrano. </w:t>
            </w:r>
          </w:p>
          <w:p w14:paraId="1F147410" w14:textId="77777777" w:rsidR="008F2402" w:rsidRDefault="008F2402" w:rsidP="004D413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</w:p>
          <w:p w14:paraId="6EB555F0" w14:textId="77777777" w:rsidR="008F2402" w:rsidRDefault="008F2402" w:rsidP="004D413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</w:p>
          <w:p w14:paraId="3DAEC702" w14:textId="77777777" w:rsidR="008F2402" w:rsidRDefault="008F2402" w:rsidP="004D413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</w:p>
          <w:p w14:paraId="75156413" w14:textId="77777777" w:rsidR="008F2402" w:rsidRDefault="008F2402" w:rsidP="004D413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</w:p>
          <w:p w14:paraId="50AD30A0" w14:textId="77777777" w:rsidR="008F2402" w:rsidRDefault="008F2402" w:rsidP="004D413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</w:p>
          <w:p w14:paraId="1F2F508E" w14:textId="77777777" w:rsidR="008F2402" w:rsidRDefault="008F2402" w:rsidP="004D413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</w:p>
          <w:p w14:paraId="753216AC" w14:textId="77777777" w:rsidR="008F2402" w:rsidRDefault="008F2402" w:rsidP="004D413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</w:p>
          <w:p w14:paraId="1D9CC271" w14:textId="77777777" w:rsidR="008F2402" w:rsidRDefault="008F2402" w:rsidP="004D413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  <w:r w:rsidRPr="00484259">
              <w:rPr>
                <w:rFonts w:cs="Arial"/>
                <w:color w:val="000000"/>
                <w:sz w:val="20"/>
              </w:rPr>
              <w:t xml:space="preserve">H.C. Andrés Leandro Castellanos Serrano. </w:t>
            </w:r>
          </w:p>
          <w:p w14:paraId="21DC2991" w14:textId="77777777" w:rsidR="008F2402" w:rsidRDefault="008F2402" w:rsidP="004D413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</w:p>
          <w:p w14:paraId="16336237" w14:textId="77777777" w:rsidR="008F2402" w:rsidRDefault="008F2402" w:rsidP="004D413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</w:p>
          <w:p w14:paraId="4C4B96D8" w14:textId="77777777" w:rsidR="008F2402" w:rsidRDefault="008F2402" w:rsidP="004D413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</w:p>
          <w:p w14:paraId="0AE6C586" w14:textId="77777777" w:rsidR="008F2402" w:rsidRDefault="008F2402" w:rsidP="004D413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</w:p>
          <w:p w14:paraId="52344C1E" w14:textId="77777777" w:rsidR="008F2402" w:rsidRDefault="008F2402" w:rsidP="004D413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  <w:r w:rsidRPr="00484259">
              <w:rPr>
                <w:rFonts w:cs="Arial"/>
                <w:color w:val="000000"/>
                <w:sz w:val="20"/>
              </w:rPr>
              <w:t xml:space="preserve">H.C. </w:t>
            </w:r>
            <w:r w:rsidRPr="00393EAD">
              <w:rPr>
                <w:rFonts w:cs="Arial"/>
                <w:color w:val="000000"/>
                <w:sz w:val="20"/>
              </w:rPr>
              <w:t xml:space="preserve">María Clara </w:t>
            </w:r>
            <w:proofErr w:type="spellStart"/>
            <w:r w:rsidRPr="00393EAD">
              <w:rPr>
                <w:rFonts w:cs="Arial"/>
                <w:color w:val="000000"/>
                <w:sz w:val="20"/>
              </w:rPr>
              <w:t>Name</w:t>
            </w:r>
            <w:proofErr w:type="spellEnd"/>
            <w:r w:rsidRPr="00393EAD">
              <w:rPr>
                <w:rFonts w:cs="Arial"/>
                <w:color w:val="000000"/>
                <w:sz w:val="20"/>
              </w:rPr>
              <w:t xml:space="preserve"> Ramírez</w:t>
            </w:r>
          </w:p>
          <w:p w14:paraId="3B58FBB5" w14:textId="77777777" w:rsidR="008F2402" w:rsidRDefault="008F2402" w:rsidP="004D413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</w:p>
          <w:p w14:paraId="5FBD1C4E" w14:textId="77777777" w:rsidR="008F2402" w:rsidRDefault="008F2402" w:rsidP="004D413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</w:p>
          <w:p w14:paraId="74F3B619" w14:textId="77777777" w:rsidR="008F2402" w:rsidRDefault="008F2402" w:rsidP="004D413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</w:p>
          <w:p w14:paraId="449DCE26" w14:textId="77777777" w:rsidR="008F2402" w:rsidRDefault="008F2402" w:rsidP="004D413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</w:p>
          <w:p w14:paraId="74FA6563" w14:textId="77777777" w:rsidR="008F2402" w:rsidRDefault="008F2402" w:rsidP="004D413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  <w:r w:rsidRPr="00484259">
              <w:rPr>
                <w:rFonts w:cs="Arial"/>
                <w:color w:val="000000"/>
                <w:sz w:val="20"/>
              </w:rPr>
              <w:t xml:space="preserve">H.C. </w:t>
            </w:r>
            <w:r w:rsidRPr="007F632D">
              <w:rPr>
                <w:rFonts w:cs="Arial"/>
                <w:color w:val="000000"/>
                <w:sz w:val="20"/>
              </w:rPr>
              <w:t xml:space="preserve">Julián </w:t>
            </w:r>
            <w:r>
              <w:rPr>
                <w:rFonts w:cs="Arial"/>
                <w:color w:val="000000"/>
                <w:sz w:val="20"/>
              </w:rPr>
              <w:t xml:space="preserve">Felipe </w:t>
            </w:r>
            <w:r w:rsidRPr="007F632D">
              <w:rPr>
                <w:rFonts w:cs="Arial"/>
                <w:color w:val="000000"/>
                <w:sz w:val="20"/>
              </w:rPr>
              <w:t>Triana Vargas</w:t>
            </w:r>
          </w:p>
          <w:p w14:paraId="45108226" w14:textId="77777777" w:rsidR="008F2402" w:rsidRDefault="008F2402" w:rsidP="004D413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</w:p>
          <w:p w14:paraId="255DB6F6" w14:textId="77777777" w:rsidR="008F2402" w:rsidRDefault="008F2402" w:rsidP="004D413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</w:p>
          <w:p w14:paraId="1740B5F7" w14:textId="77777777" w:rsidR="008F2402" w:rsidRDefault="008F2402" w:rsidP="004D413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</w:p>
          <w:p w14:paraId="289179DB" w14:textId="77777777" w:rsidR="008F2402" w:rsidRDefault="008F2402" w:rsidP="004D413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  <w:r w:rsidRPr="00484259">
              <w:rPr>
                <w:rFonts w:cs="Arial"/>
                <w:color w:val="000000"/>
                <w:sz w:val="20"/>
              </w:rPr>
              <w:t xml:space="preserve">H.C. Andrés Leandro Castellanos Serrano. </w:t>
            </w:r>
          </w:p>
          <w:p w14:paraId="6FFC9814" w14:textId="77777777" w:rsidR="008F2402" w:rsidRDefault="008F2402" w:rsidP="004D413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</w:p>
          <w:p w14:paraId="48632915" w14:textId="77777777" w:rsidR="008F2402" w:rsidRDefault="008F2402" w:rsidP="004D413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</w:p>
          <w:p w14:paraId="1F2BE12C" w14:textId="77777777" w:rsidR="008F2402" w:rsidRDefault="008F2402" w:rsidP="004D413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</w:p>
          <w:p w14:paraId="716A26F4" w14:textId="77777777" w:rsidR="008F2402" w:rsidRPr="00484259" w:rsidRDefault="008F2402" w:rsidP="004D413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  <w:r w:rsidRPr="00484259">
              <w:rPr>
                <w:rFonts w:cs="Arial"/>
                <w:color w:val="000000"/>
                <w:sz w:val="20"/>
              </w:rPr>
              <w:t xml:space="preserve">H.C. Andrés Leandro Castellanos Serrano. </w:t>
            </w:r>
          </w:p>
          <w:p w14:paraId="106553E8" w14:textId="77777777" w:rsidR="008F2402" w:rsidRPr="00484259" w:rsidRDefault="008F2402" w:rsidP="004D413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  <w:r w:rsidRPr="00484259">
              <w:rPr>
                <w:rFonts w:cs="Arial"/>
                <w:color w:val="000000"/>
                <w:sz w:val="20"/>
              </w:rPr>
              <w:t xml:space="preserve"> </w:t>
            </w:r>
          </w:p>
          <w:p w14:paraId="1A50A91A" w14:textId="77777777" w:rsidR="008F2402" w:rsidRPr="00484259" w:rsidRDefault="008F2402" w:rsidP="004D413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92" w:type="dxa"/>
          </w:tcPr>
          <w:p w14:paraId="2373F84E" w14:textId="77777777" w:rsidR="008F2402" w:rsidRPr="00484259" w:rsidRDefault="008F2402" w:rsidP="004D413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  <w:r w:rsidRPr="00484259">
              <w:rPr>
                <w:rFonts w:cs="Arial"/>
                <w:color w:val="000000"/>
                <w:sz w:val="20"/>
              </w:rPr>
              <w:lastRenderedPageBreak/>
              <w:t>Proposición No.113 de 2024,</w:t>
            </w:r>
          </w:p>
          <w:p w14:paraId="3309821B" w14:textId="77777777" w:rsidR="008F2402" w:rsidRPr="00484259" w:rsidRDefault="008F2402" w:rsidP="004D413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  <w:r w:rsidRPr="00484259">
              <w:rPr>
                <w:rFonts w:cs="Arial"/>
                <w:color w:val="000000"/>
                <w:sz w:val="20"/>
              </w:rPr>
              <w:t>Tema: Entornos escolares y universitarios permeados por estructuras criminales.</w:t>
            </w:r>
          </w:p>
          <w:p w14:paraId="0ED12160" w14:textId="77777777" w:rsidR="008F2402" w:rsidRDefault="008F2402" w:rsidP="004D413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</w:p>
          <w:p w14:paraId="07FA1201" w14:textId="77777777" w:rsidR="008F2402" w:rsidRPr="00484259" w:rsidRDefault="008F2402" w:rsidP="004D413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  <w:r w:rsidRPr="00484259">
              <w:rPr>
                <w:rFonts w:cs="Arial"/>
                <w:color w:val="000000"/>
                <w:sz w:val="20"/>
              </w:rPr>
              <w:t>Proposición No. 295 de 2024,</w:t>
            </w:r>
          </w:p>
          <w:p w14:paraId="1F9177B3" w14:textId="77777777" w:rsidR="008F2402" w:rsidRPr="00484259" w:rsidRDefault="008F2402" w:rsidP="004D413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  <w:r w:rsidRPr="00484259">
              <w:rPr>
                <w:rFonts w:cs="Arial"/>
                <w:color w:val="000000"/>
                <w:sz w:val="20"/>
              </w:rPr>
              <w:lastRenderedPageBreak/>
              <w:t>Tema: Los delitos que se cometen en los cerros orientales de Bogotá.</w:t>
            </w:r>
          </w:p>
          <w:p w14:paraId="2AA9BE82" w14:textId="77777777" w:rsidR="008F2402" w:rsidRDefault="008F2402" w:rsidP="004D413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</w:p>
          <w:p w14:paraId="4CFE48B5" w14:textId="77777777" w:rsidR="008F2402" w:rsidRPr="00484259" w:rsidRDefault="008F2402" w:rsidP="004D413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  <w:r w:rsidRPr="00484259">
              <w:rPr>
                <w:rFonts w:cs="Arial"/>
                <w:color w:val="000000"/>
                <w:sz w:val="20"/>
              </w:rPr>
              <w:t>Proposición No.115 de 2024,</w:t>
            </w:r>
          </w:p>
          <w:p w14:paraId="52382C88" w14:textId="77777777" w:rsidR="008F2402" w:rsidRPr="00484259" w:rsidRDefault="008F2402" w:rsidP="004D413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  <w:r w:rsidRPr="00484259">
              <w:rPr>
                <w:rFonts w:cs="Arial"/>
                <w:color w:val="000000"/>
                <w:sz w:val="20"/>
              </w:rPr>
              <w:t>Tema: Seguridad en los parques y escenarios destinados para la recreación, el deporte y la actividad física.</w:t>
            </w:r>
          </w:p>
          <w:p w14:paraId="50114302" w14:textId="77777777" w:rsidR="008F2402" w:rsidRDefault="008F2402" w:rsidP="004D413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</w:p>
          <w:p w14:paraId="41448941" w14:textId="77777777" w:rsidR="008F2402" w:rsidRDefault="008F2402" w:rsidP="004D413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  <w:r w:rsidRPr="00484259">
              <w:rPr>
                <w:rFonts w:cs="Arial"/>
                <w:color w:val="000000"/>
                <w:sz w:val="20"/>
              </w:rPr>
              <w:t>Proposición No. 647 de 2024, Tema: Puntos críticos de basuras y seguridad en Bogotá.</w:t>
            </w:r>
          </w:p>
          <w:p w14:paraId="7D52612B" w14:textId="77777777" w:rsidR="008F2402" w:rsidRDefault="008F2402" w:rsidP="004D413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</w:p>
          <w:p w14:paraId="5C66B7AA" w14:textId="77777777" w:rsidR="008F2402" w:rsidRDefault="008F2402" w:rsidP="004D413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  <w:r w:rsidRPr="00484259">
              <w:rPr>
                <w:rFonts w:cs="Arial"/>
                <w:color w:val="000000"/>
                <w:sz w:val="20"/>
              </w:rPr>
              <w:t xml:space="preserve">Proposición No. </w:t>
            </w:r>
            <w:r>
              <w:rPr>
                <w:rFonts w:cs="Arial"/>
                <w:color w:val="000000"/>
                <w:sz w:val="20"/>
              </w:rPr>
              <w:t>703</w:t>
            </w:r>
            <w:r w:rsidRPr="00484259">
              <w:rPr>
                <w:rFonts w:cs="Arial"/>
                <w:color w:val="000000"/>
                <w:sz w:val="20"/>
              </w:rPr>
              <w:t xml:space="preserve"> de 2024</w:t>
            </w:r>
            <w:r>
              <w:rPr>
                <w:rFonts w:cs="Arial"/>
                <w:color w:val="000000"/>
                <w:sz w:val="20"/>
              </w:rPr>
              <w:t>.</w:t>
            </w:r>
            <w:r>
              <w:t xml:space="preserve"> </w:t>
            </w:r>
            <w:r w:rsidRPr="00393EAD">
              <w:rPr>
                <w:rFonts w:cs="Arial"/>
                <w:color w:val="000000"/>
                <w:sz w:val="20"/>
              </w:rPr>
              <w:t>Tema: Estado actual de las Comisarías del Distrito Capital.</w:t>
            </w:r>
          </w:p>
          <w:p w14:paraId="6BA0D723" w14:textId="77777777" w:rsidR="008F2402" w:rsidRDefault="008F2402" w:rsidP="004D413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</w:p>
          <w:p w14:paraId="146A4684" w14:textId="77777777" w:rsidR="008F2402" w:rsidRDefault="008F2402" w:rsidP="004D413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  <w:r w:rsidRPr="00484259">
              <w:rPr>
                <w:rFonts w:cs="Arial"/>
                <w:color w:val="000000"/>
                <w:sz w:val="20"/>
              </w:rPr>
              <w:t xml:space="preserve">Proposición No. </w:t>
            </w:r>
            <w:r>
              <w:rPr>
                <w:rFonts w:cs="Arial"/>
                <w:color w:val="000000"/>
                <w:sz w:val="20"/>
              </w:rPr>
              <w:t xml:space="preserve">1014 </w:t>
            </w:r>
            <w:r w:rsidRPr="00484259">
              <w:rPr>
                <w:rFonts w:cs="Arial"/>
                <w:color w:val="000000"/>
                <w:sz w:val="20"/>
              </w:rPr>
              <w:t>de 2024</w:t>
            </w:r>
            <w:r>
              <w:rPr>
                <w:rFonts w:cs="Arial"/>
                <w:color w:val="000000"/>
                <w:sz w:val="20"/>
              </w:rPr>
              <w:t>.</w:t>
            </w:r>
            <w:r>
              <w:t xml:space="preserve"> </w:t>
            </w:r>
            <w:r w:rsidRPr="007F632D">
              <w:rPr>
                <w:rFonts w:cs="Arial"/>
                <w:color w:val="000000"/>
                <w:sz w:val="20"/>
              </w:rPr>
              <w:t>Tema: Estado de la salud mental en Bogotá.</w:t>
            </w:r>
          </w:p>
          <w:p w14:paraId="4C1FDF8A" w14:textId="77777777" w:rsidR="008F2402" w:rsidRDefault="008F2402" w:rsidP="004D413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</w:p>
          <w:p w14:paraId="7DCF83B3" w14:textId="77777777" w:rsidR="008F2402" w:rsidRDefault="008F2402" w:rsidP="004D413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  <w:r w:rsidRPr="00484259">
              <w:rPr>
                <w:rFonts w:cs="Arial"/>
                <w:color w:val="000000"/>
                <w:sz w:val="20"/>
              </w:rPr>
              <w:t xml:space="preserve">Proposición No. </w:t>
            </w:r>
            <w:r>
              <w:rPr>
                <w:rFonts w:cs="Arial"/>
                <w:color w:val="000000"/>
                <w:sz w:val="20"/>
              </w:rPr>
              <w:t xml:space="preserve">1167 </w:t>
            </w:r>
            <w:r w:rsidRPr="00484259">
              <w:rPr>
                <w:rFonts w:cs="Arial"/>
                <w:color w:val="000000"/>
                <w:sz w:val="20"/>
              </w:rPr>
              <w:t>de 2024</w:t>
            </w:r>
            <w:r>
              <w:rPr>
                <w:rFonts w:cs="Arial"/>
                <w:color w:val="000000"/>
                <w:sz w:val="20"/>
              </w:rPr>
              <w:t>.</w:t>
            </w:r>
            <w:r>
              <w:t xml:space="preserve"> </w:t>
            </w:r>
            <w:r w:rsidRPr="000B146F">
              <w:rPr>
                <w:rFonts w:cs="Arial"/>
                <w:color w:val="000000"/>
                <w:sz w:val="20"/>
              </w:rPr>
              <w:t>Tema: Crisis de los cementerios Distritales.</w:t>
            </w:r>
          </w:p>
          <w:p w14:paraId="1CFC70AD" w14:textId="77777777" w:rsidR="008F2402" w:rsidRDefault="008F2402" w:rsidP="004D413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</w:p>
          <w:p w14:paraId="1B7B6010" w14:textId="77777777" w:rsidR="008F2402" w:rsidRPr="00484259" w:rsidRDefault="008F2402" w:rsidP="004D413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  <w:r w:rsidRPr="00484259">
              <w:rPr>
                <w:rFonts w:cs="Arial"/>
                <w:color w:val="000000"/>
                <w:sz w:val="20"/>
              </w:rPr>
              <w:t xml:space="preserve">Proposición No. </w:t>
            </w:r>
            <w:r>
              <w:rPr>
                <w:rFonts w:cs="Arial"/>
                <w:color w:val="000000"/>
                <w:sz w:val="20"/>
              </w:rPr>
              <w:t xml:space="preserve">1156 </w:t>
            </w:r>
            <w:r w:rsidRPr="00484259">
              <w:rPr>
                <w:rFonts w:cs="Arial"/>
                <w:color w:val="000000"/>
                <w:sz w:val="20"/>
              </w:rPr>
              <w:t>de 2024</w:t>
            </w:r>
            <w:r>
              <w:rPr>
                <w:rFonts w:cs="Arial"/>
                <w:color w:val="000000"/>
                <w:sz w:val="20"/>
              </w:rPr>
              <w:t>.</w:t>
            </w:r>
            <w:r>
              <w:t xml:space="preserve"> </w:t>
            </w:r>
            <w:r w:rsidRPr="008A414F">
              <w:rPr>
                <w:rFonts w:cs="Arial"/>
                <w:color w:val="000000"/>
                <w:sz w:val="20"/>
              </w:rPr>
              <w:t>Tema: Nuevo modelo del servicio público de aseo</w:t>
            </w:r>
            <w:r>
              <w:rPr>
                <w:rFonts w:cs="Arial"/>
                <w:color w:val="000000"/>
                <w:sz w:val="20"/>
              </w:rPr>
              <w:t>.</w:t>
            </w:r>
          </w:p>
        </w:tc>
        <w:tc>
          <w:tcPr>
            <w:tcW w:w="2292" w:type="dxa"/>
          </w:tcPr>
          <w:p w14:paraId="6720F6AA" w14:textId="77777777" w:rsidR="008F2402" w:rsidRPr="00484259" w:rsidRDefault="008F2402" w:rsidP="004D413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8</w:t>
            </w:r>
          </w:p>
        </w:tc>
      </w:tr>
      <w:tr w:rsidR="008F2402" w:rsidRPr="00484259" w14:paraId="36CBDB8C" w14:textId="77777777" w:rsidTr="008F2402">
        <w:trPr>
          <w:trHeight w:val="322"/>
        </w:trPr>
        <w:tc>
          <w:tcPr>
            <w:tcW w:w="2292" w:type="dxa"/>
          </w:tcPr>
          <w:p w14:paraId="03596FCE" w14:textId="77777777" w:rsidR="008F2402" w:rsidRPr="00484259" w:rsidRDefault="008F2402" w:rsidP="004D413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  <w:r w:rsidRPr="00484259">
              <w:rPr>
                <w:rFonts w:cs="Arial"/>
                <w:color w:val="000000"/>
                <w:sz w:val="20"/>
              </w:rPr>
              <w:t xml:space="preserve">MIRA </w:t>
            </w:r>
          </w:p>
        </w:tc>
        <w:tc>
          <w:tcPr>
            <w:tcW w:w="2292" w:type="dxa"/>
          </w:tcPr>
          <w:p w14:paraId="1922F31A" w14:textId="77777777" w:rsidR="008F2402" w:rsidRPr="00484259" w:rsidRDefault="008F2402" w:rsidP="004D413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  <w:r w:rsidRPr="00484259">
              <w:rPr>
                <w:rFonts w:cs="Arial"/>
                <w:color w:val="000000"/>
                <w:sz w:val="20"/>
              </w:rPr>
              <w:t xml:space="preserve">H.C. Fabián Andrés Puentes Sierra </w:t>
            </w:r>
          </w:p>
        </w:tc>
        <w:tc>
          <w:tcPr>
            <w:tcW w:w="2292" w:type="dxa"/>
          </w:tcPr>
          <w:p w14:paraId="6CD4E7F0" w14:textId="77777777" w:rsidR="008F2402" w:rsidRPr="00484259" w:rsidRDefault="008F2402" w:rsidP="004D413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  <w:r w:rsidRPr="00484259">
              <w:rPr>
                <w:rFonts w:cs="Arial"/>
                <w:color w:val="000000"/>
                <w:sz w:val="20"/>
              </w:rPr>
              <w:t>Proposición No.117 de 2024, Tema: Frentes de seguridad en Bogotá</w:t>
            </w:r>
          </w:p>
        </w:tc>
        <w:tc>
          <w:tcPr>
            <w:tcW w:w="2292" w:type="dxa"/>
          </w:tcPr>
          <w:p w14:paraId="3ED2C492" w14:textId="77777777" w:rsidR="008F2402" w:rsidRPr="00484259" w:rsidRDefault="008F2402" w:rsidP="004D413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  <w:r w:rsidRPr="00484259">
              <w:rPr>
                <w:rFonts w:cs="Arial"/>
                <w:color w:val="000000"/>
                <w:sz w:val="20"/>
              </w:rPr>
              <w:t xml:space="preserve">1 </w:t>
            </w:r>
          </w:p>
        </w:tc>
      </w:tr>
      <w:tr w:rsidR="008F2402" w:rsidRPr="00484259" w14:paraId="4F09C9DB" w14:textId="77777777" w:rsidTr="008F2402">
        <w:trPr>
          <w:trHeight w:val="439"/>
        </w:trPr>
        <w:tc>
          <w:tcPr>
            <w:tcW w:w="2292" w:type="dxa"/>
          </w:tcPr>
          <w:p w14:paraId="45B260C7" w14:textId="77777777" w:rsidR="008F2402" w:rsidRPr="00484259" w:rsidRDefault="008F2402" w:rsidP="004D413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  <w:r w:rsidRPr="00484259">
              <w:rPr>
                <w:rFonts w:cs="Arial"/>
                <w:color w:val="000000"/>
                <w:sz w:val="20"/>
              </w:rPr>
              <w:t xml:space="preserve">Partido Liberal Colombiano </w:t>
            </w:r>
          </w:p>
        </w:tc>
        <w:tc>
          <w:tcPr>
            <w:tcW w:w="2292" w:type="dxa"/>
          </w:tcPr>
          <w:p w14:paraId="673780BE" w14:textId="77777777" w:rsidR="008F2402" w:rsidRDefault="008F2402" w:rsidP="004D413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  <w:r w:rsidRPr="00484259">
              <w:rPr>
                <w:rFonts w:cs="Arial"/>
                <w:color w:val="000000"/>
                <w:sz w:val="20"/>
              </w:rPr>
              <w:t xml:space="preserve">H.C. María Victoria Vargas Silva </w:t>
            </w:r>
          </w:p>
          <w:p w14:paraId="5752D9AE" w14:textId="77777777" w:rsidR="008F2402" w:rsidRDefault="008F2402" w:rsidP="004D413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</w:p>
          <w:p w14:paraId="2075CE31" w14:textId="77777777" w:rsidR="008F2402" w:rsidRDefault="008F2402" w:rsidP="004D413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</w:p>
          <w:p w14:paraId="6273E971" w14:textId="77777777" w:rsidR="008F2402" w:rsidRDefault="008F2402" w:rsidP="004D413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</w:p>
          <w:p w14:paraId="13CF845F" w14:textId="77777777" w:rsidR="008F2402" w:rsidRDefault="008F2402" w:rsidP="004D413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</w:p>
          <w:p w14:paraId="1B15EEB4" w14:textId="77777777" w:rsidR="008F2402" w:rsidRDefault="008F2402" w:rsidP="004D413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  <w:r w:rsidRPr="00484259">
              <w:rPr>
                <w:rFonts w:cs="Arial"/>
                <w:color w:val="000000"/>
                <w:sz w:val="20"/>
              </w:rPr>
              <w:t xml:space="preserve">H.C. </w:t>
            </w:r>
            <w:r w:rsidRPr="00FE41A2">
              <w:rPr>
                <w:rFonts w:cs="Arial"/>
                <w:color w:val="000000"/>
                <w:sz w:val="20"/>
              </w:rPr>
              <w:t>Germ</w:t>
            </w:r>
            <w:r>
              <w:rPr>
                <w:rFonts w:cs="Arial"/>
                <w:color w:val="000000"/>
                <w:sz w:val="20"/>
              </w:rPr>
              <w:t>á</w:t>
            </w:r>
            <w:r w:rsidRPr="00FE41A2">
              <w:rPr>
                <w:rFonts w:cs="Arial"/>
                <w:color w:val="000000"/>
                <w:sz w:val="20"/>
              </w:rPr>
              <w:t>n Augusto García Maya</w:t>
            </w:r>
          </w:p>
          <w:p w14:paraId="33734017" w14:textId="77777777" w:rsidR="008F2402" w:rsidRDefault="008F2402" w:rsidP="004D413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</w:p>
          <w:p w14:paraId="676E7DE2" w14:textId="77777777" w:rsidR="008F2402" w:rsidRDefault="008F2402" w:rsidP="004D413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</w:p>
          <w:p w14:paraId="14E0248A" w14:textId="77777777" w:rsidR="008F2402" w:rsidRDefault="008F2402" w:rsidP="004D413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</w:p>
          <w:p w14:paraId="75E68903" w14:textId="77777777" w:rsidR="008F2402" w:rsidRDefault="008F2402" w:rsidP="004D413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</w:p>
          <w:p w14:paraId="282331DA" w14:textId="77777777" w:rsidR="008F2402" w:rsidRDefault="008F2402" w:rsidP="004D413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</w:p>
          <w:p w14:paraId="693C321D" w14:textId="77777777" w:rsidR="008F2402" w:rsidRDefault="008F2402" w:rsidP="004D413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</w:p>
          <w:p w14:paraId="455B6C09" w14:textId="77777777" w:rsidR="008F2402" w:rsidRDefault="008F2402" w:rsidP="004D413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</w:p>
          <w:p w14:paraId="5F4C6584" w14:textId="77777777" w:rsidR="008F2402" w:rsidRDefault="008F2402" w:rsidP="004D413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</w:p>
          <w:p w14:paraId="10DF6767" w14:textId="77777777" w:rsidR="008F2402" w:rsidRDefault="008F2402" w:rsidP="004D413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</w:p>
          <w:p w14:paraId="658E83DA" w14:textId="77777777" w:rsidR="008F2402" w:rsidRDefault="008F2402" w:rsidP="004D413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</w:p>
          <w:p w14:paraId="27652D32" w14:textId="77777777" w:rsidR="008F2402" w:rsidRDefault="008F2402" w:rsidP="004D413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</w:p>
          <w:p w14:paraId="6F839953" w14:textId="77777777" w:rsidR="008F2402" w:rsidRDefault="008F2402" w:rsidP="004D413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</w:p>
          <w:p w14:paraId="269DEDE7" w14:textId="77777777" w:rsidR="008F2402" w:rsidRDefault="008F2402" w:rsidP="004D413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</w:p>
          <w:p w14:paraId="13BC8E5D" w14:textId="77777777" w:rsidR="008F2402" w:rsidRDefault="008F2402" w:rsidP="004D413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</w:p>
          <w:p w14:paraId="43AE3849" w14:textId="77777777" w:rsidR="008F2402" w:rsidRDefault="008F2402" w:rsidP="004D413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  <w:r w:rsidRPr="00484259">
              <w:rPr>
                <w:rFonts w:cs="Arial"/>
                <w:color w:val="000000"/>
                <w:sz w:val="20"/>
              </w:rPr>
              <w:t xml:space="preserve">H.C. </w:t>
            </w:r>
            <w:r w:rsidRPr="00B924D0">
              <w:rPr>
                <w:rFonts w:cs="Arial"/>
                <w:color w:val="000000"/>
                <w:sz w:val="20"/>
              </w:rPr>
              <w:t>Darío Fernando Cepeda Peña</w:t>
            </w:r>
          </w:p>
          <w:p w14:paraId="0DB232B2" w14:textId="77777777" w:rsidR="008F2402" w:rsidRDefault="008F2402" w:rsidP="004D413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</w:p>
          <w:p w14:paraId="084F98E8" w14:textId="77777777" w:rsidR="008F2402" w:rsidRDefault="008F2402" w:rsidP="004D413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</w:p>
          <w:p w14:paraId="70A99F45" w14:textId="77777777" w:rsidR="008F2402" w:rsidRDefault="008F2402" w:rsidP="004D413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</w:p>
          <w:p w14:paraId="3650139A" w14:textId="77777777" w:rsidR="008F2402" w:rsidRDefault="008F2402" w:rsidP="004D413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</w:p>
          <w:p w14:paraId="390CC666" w14:textId="77777777" w:rsidR="008F2402" w:rsidRDefault="008F2402" w:rsidP="004D413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</w:p>
          <w:p w14:paraId="3A240D86" w14:textId="77777777" w:rsidR="008F2402" w:rsidRPr="00484259" w:rsidRDefault="008F2402" w:rsidP="004D413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  <w:r w:rsidRPr="00484259">
              <w:rPr>
                <w:rFonts w:cs="Arial"/>
                <w:color w:val="000000"/>
                <w:sz w:val="20"/>
              </w:rPr>
              <w:t xml:space="preserve">H.C. </w:t>
            </w:r>
            <w:r w:rsidRPr="00A7417B">
              <w:rPr>
                <w:rFonts w:cs="Arial"/>
                <w:color w:val="000000"/>
                <w:sz w:val="20"/>
              </w:rPr>
              <w:t>María Victoria Vargas Silva</w:t>
            </w:r>
          </w:p>
        </w:tc>
        <w:tc>
          <w:tcPr>
            <w:tcW w:w="2292" w:type="dxa"/>
          </w:tcPr>
          <w:p w14:paraId="142798B0" w14:textId="77777777" w:rsidR="008F2402" w:rsidRDefault="008F2402" w:rsidP="004D413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  <w:r w:rsidRPr="00484259">
              <w:rPr>
                <w:rFonts w:cs="Arial"/>
                <w:color w:val="000000"/>
                <w:sz w:val="20"/>
              </w:rPr>
              <w:lastRenderedPageBreak/>
              <w:t xml:space="preserve">Proposición No. 100 de 2024, Tema: </w:t>
            </w:r>
          </w:p>
          <w:p w14:paraId="4E194498" w14:textId="77777777" w:rsidR="008F2402" w:rsidRDefault="008F2402" w:rsidP="004D413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  <w:r w:rsidRPr="00484259">
              <w:rPr>
                <w:rFonts w:cs="Arial"/>
                <w:color w:val="000000"/>
                <w:sz w:val="20"/>
              </w:rPr>
              <w:t>Presunta Corrupción en El Cuerpo Oficial de Bomberos de Bogotá.</w:t>
            </w:r>
          </w:p>
          <w:p w14:paraId="3A695EF3" w14:textId="77777777" w:rsidR="008F2402" w:rsidRDefault="008F2402" w:rsidP="004D413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</w:p>
          <w:p w14:paraId="776C610C" w14:textId="77777777" w:rsidR="008F2402" w:rsidRDefault="008F2402" w:rsidP="004D413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  <w:r w:rsidRPr="00484259">
              <w:rPr>
                <w:rFonts w:cs="Arial"/>
                <w:color w:val="000000"/>
                <w:sz w:val="20"/>
              </w:rPr>
              <w:t xml:space="preserve">Proposición No. </w:t>
            </w:r>
            <w:r>
              <w:rPr>
                <w:rFonts w:cs="Arial"/>
                <w:color w:val="000000"/>
                <w:sz w:val="20"/>
              </w:rPr>
              <w:t>263</w:t>
            </w:r>
            <w:r w:rsidRPr="00484259">
              <w:rPr>
                <w:rFonts w:cs="Arial"/>
                <w:color w:val="000000"/>
                <w:sz w:val="20"/>
              </w:rPr>
              <w:t xml:space="preserve"> de 2024</w:t>
            </w:r>
            <w:r>
              <w:rPr>
                <w:rFonts w:cs="Arial"/>
                <w:color w:val="000000"/>
                <w:sz w:val="20"/>
              </w:rPr>
              <w:t xml:space="preserve">, </w:t>
            </w:r>
            <w:r w:rsidRPr="00FE41A2">
              <w:rPr>
                <w:rFonts w:cs="Arial"/>
                <w:color w:val="000000"/>
                <w:sz w:val="20"/>
              </w:rPr>
              <w:t xml:space="preserve">Tema: Hacinamiento y vulneración de derechos de las personas privadas de la libertad PPL en estaciones de policía y Unidades de Reacción Inmediata URI en el Distrito Capital y </w:t>
            </w:r>
            <w:r w:rsidRPr="00FE41A2">
              <w:rPr>
                <w:rFonts w:cs="Arial"/>
                <w:color w:val="000000"/>
                <w:sz w:val="20"/>
              </w:rPr>
              <w:lastRenderedPageBreak/>
              <w:t>cumplimiento del Acuerdo Distrital 770 de 2020</w:t>
            </w:r>
          </w:p>
          <w:p w14:paraId="13D40239" w14:textId="77777777" w:rsidR="008F2402" w:rsidRDefault="008F2402" w:rsidP="004D413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</w:p>
          <w:p w14:paraId="4765F7BC" w14:textId="77777777" w:rsidR="008F2402" w:rsidRDefault="008F2402" w:rsidP="004D413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  <w:r w:rsidRPr="00484259">
              <w:rPr>
                <w:rFonts w:cs="Arial"/>
                <w:color w:val="000000"/>
                <w:sz w:val="20"/>
              </w:rPr>
              <w:t xml:space="preserve">Proposición No. </w:t>
            </w:r>
            <w:r>
              <w:rPr>
                <w:rFonts w:cs="Arial"/>
                <w:color w:val="000000"/>
                <w:sz w:val="20"/>
              </w:rPr>
              <w:t>735</w:t>
            </w:r>
            <w:r w:rsidRPr="00484259">
              <w:rPr>
                <w:rFonts w:cs="Arial"/>
                <w:color w:val="000000"/>
                <w:sz w:val="20"/>
              </w:rPr>
              <w:t xml:space="preserve"> de 2024</w:t>
            </w:r>
            <w:r>
              <w:rPr>
                <w:rFonts w:cs="Arial"/>
                <w:color w:val="000000"/>
                <w:sz w:val="20"/>
              </w:rPr>
              <w:t>.</w:t>
            </w:r>
            <w:r>
              <w:t xml:space="preserve"> </w:t>
            </w:r>
            <w:r w:rsidRPr="006C2BB0">
              <w:rPr>
                <w:rFonts w:cs="Arial"/>
                <w:color w:val="000000"/>
                <w:sz w:val="20"/>
              </w:rPr>
              <w:t>Tema: Cámaras en el Sistema Integrado de Transporte Público en Bogotá</w:t>
            </w:r>
            <w:r>
              <w:rPr>
                <w:rFonts w:cs="Arial"/>
                <w:color w:val="000000"/>
                <w:sz w:val="20"/>
              </w:rPr>
              <w:t>.</w:t>
            </w:r>
          </w:p>
          <w:p w14:paraId="2DDDB586" w14:textId="77777777" w:rsidR="008F2402" w:rsidRDefault="008F2402" w:rsidP="004D413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</w:p>
          <w:p w14:paraId="2D89A16F" w14:textId="77777777" w:rsidR="008F2402" w:rsidRPr="00484259" w:rsidRDefault="008F2402" w:rsidP="004D413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  <w:r w:rsidRPr="00484259">
              <w:rPr>
                <w:rFonts w:cs="Arial"/>
                <w:color w:val="000000"/>
                <w:sz w:val="20"/>
              </w:rPr>
              <w:t xml:space="preserve">Proposición No. </w:t>
            </w:r>
            <w:r>
              <w:rPr>
                <w:rFonts w:cs="Arial"/>
                <w:color w:val="000000"/>
                <w:sz w:val="20"/>
              </w:rPr>
              <w:t>062</w:t>
            </w:r>
            <w:r w:rsidRPr="00484259">
              <w:rPr>
                <w:rFonts w:cs="Arial"/>
                <w:color w:val="000000"/>
                <w:sz w:val="20"/>
              </w:rPr>
              <w:t xml:space="preserve"> de 2024</w:t>
            </w:r>
            <w:r>
              <w:rPr>
                <w:rFonts w:cs="Arial"/>
                <w:color w:val="000000"/>
                <w:sz w:val="20"/>
              </w:rPr>
              <w:t xml:space="preserve">. </w:t>
            </w:r>
            <w:r w:rsidRPr="00A7417B">
              <w:rPr>
                <w:rFonts w:cs="Arial"/>
                <w:color w:val="000000"/>
                <w:sz w:val="20"/>
              </w:rPr>
              <w:t>Tema: Cementerios Distritales.</w:t>
            </w:r>
          </w:p>
        </w:tc>
        <w:tc>
          <w:tcPr>
            <w:tcW w:w="2292" w:type="dxa"/>
          </w:tcPr>
          <w:p w14:paraId="1402EB4E" w14:textId="77777777" w:rsidR="008F2402" w:rsidRPr="00484259" w:rsidRDefault="008F2402" w:rsidP="004D413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4</w:t>
            </w:r>
            <w:r w:rsidRPr="00484259">
              <w:rPr>
                <w:rFonts w:cs="Arial"/>
                <w:color w:val="000000"/>
                <w:sz w:val="20"/>
              </w:rPr>
              <w:t xml:space="preserve"> </w:t>
            </w:r>
          </w:p>
        </w:tc>
      </w:tr>
      <w:tr w:rsidR="008F2402" w:rsidRPr="00484259" w14:paraId="5F6897E9" w14:textId="77777777" w:rsidTr="008F2402">
        <w:trPr>
          <w:trHeight w:val="322"/>
        </w:trPr>
        <w:tc>
          <w:tcPr>
            <w:tcW w:w="2292" w:type="dxa"/>
          </w:tcPr>
          <w:p w14:paraId="4591AB14" w14:textId="77777777" w:rsidR="008F2402" w:rsidRPr="00484259" w:rsidRDefault="008F2402" w:rsidP="004D413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  <w:r w:rsidRPr="00484259">
              <w:rPr>
                <w:rFonts w:cs="Arial"/>
                <w:color w:val="000000"/>
                <w:sz w:val="20"/>
              </w:rPr>
              <w:t xml:space="preserve">Partido Nuevo Liberalismo. </w:t>
            </w:r>
          </w:p>
        </w:tc>
        <w:tc>
          <w:tcPr>
            <w:tcW w:w="2292" w:type="dxa"/>
          </w:tcPr>
          <w:p w14:paraId="005CF3EA" w14:textId="77777777" w:rsidR="008F2402" w:rsidRDefault="008F2402" w:rsidP="004D413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  <w:r w:rsidRPr="00484259">
              <w:rPr>
                <w:rFonts w:cs="Arial"/>
                <w:color w:val="000000"/>
                <w:sz w:val="20"/>
              </w:rPr>
              <w:t xml:space="preserve">H.C. Juan Javier Baena Merlano. </w:t>
            </w:r>
          </w:p>
          <w:p w14:paraId="0905FCBA" w14:textId="77777777" w:rsidR="008F2402" w:rsidRDefault="008F2402" w:rsidP="004D413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</w:p>
          <w:p w14:paraId="45BD1F33" w14:textId="77777777" w:rsidR="008F2402" w:rsidRDefault="008F2402" w:rsidP="004D413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</w:p>
          <w:p w14:paraId="0362AF27" w14:textId="77777777" w:rsidR="008F2402" w:rsidRDefault="008F2402" w:rsidP="004D413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</w:p>
          <w:p w14:paraId="7BE6283B" w14:textId="77777777" w:rsidR="008F2402" w:rsidRDefault="008F2402" w:rsidP="004D413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</w:p>
          <w:p w14:paraId="47A2610F" w14:textId="77777777" w:rsidR="008F2402" w:rsidRPr="00484259" w:rsidRDefault="008F2402" w:rsidP="004D413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  <w:r w:rsidRPr="00484259">
              <w:rPr>
                <w:rFonts w:cs="Arial"/>
                <w:color w:val="000000"/>
                <w:sz w:val="20"/>
              </w:rPr>
              <w:t xml:space="preserve">H.C. </w:t>
            </w:r>
            <w:r w:rsidRPr="007F632D">
              <w:rPr>
                <w:rFonts w:cs="Arial"/>
                <w:color w:val="000000"/>
                <w:sz w:val="20"/>
              </w:rPr>
              <w:t>Juan Manuel Díaz Martíne</w:t>
            </w:r>
            <w:r>
              <w:rPr>
                <w:rFonts w:cs="Arial"/>
                <w:color w:val="000000"/>
                <w:sz w:val="20"/>
              </w:rPr>
              <w:t>z</w:t>
            </w:r>
          </w:p>
        </w:tc>
        <w:tc>
          <w:tcPr>
            <w:tcW w:w="2292" w:type="dxa"/>
          </w:tcPr>
          <w:p w14:paraId="3B725F94" w14:textId="77777777" w:rsidR="008F2402" w:rsidRPr="00484259" w:rsidRDefault="008F2402" w:rsidP="004D413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  <w:r w:rsidRPr="00484259">
              <w:rPr>
                <w:rFonts w:cs="Arial"/>
                <w:color w:val="000000"/>
                <w:sz w:val="20"/>
              </w:rPr>
              <w:t>Proposición No. 198 de 2024,</w:t>
            </w:r>
          </w:p>
          <w:p w14:paraId="2DC99685" w14:textId="77777777" w:rsidR="008F2402" w:rsidRDefault="008F2402" w:rsidP="004D413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  <w:r w:rsidRPr="00484259">
              <w:rPr>
                <w:rFonts w:cs="Arial"/>
                <w:color w:val="000000"/>
                <w:sz w:val="20"/>
              </w:rPr>
              <w:t>Tema: Gestión de integración social en Bogotá, D.C.</w:t>
            </w:r>
          </w:p>
          <w:p w14:paraId="29A0396B" w14:textId="77777777" w:rsidR="008F2402" w:rsidRDefault="008F2402" w:rsidP="004D413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</w:p>
          <w:p w14:paraId="02C79431" w14:textId="77777777" w:rsidR="008F2402" w:rsidRPr="00484259" w:rsidRDefault="008F2402" w:rsidP="004D413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  <w:r w:rsidRPr="00484259">
              <w:rPr>
                <w:rFonts w:cs="Arial"/>
                <w:color w:val="000000"/>
                <w:sz w:val="20"/>
              </w:rPr>
              <w:t>Proposición No. 1</w:t>
            </w:r>
            <w:r>
              <w:rPr>
                <w:rFonts w:cs="Arial"/>
                <w:color w:val="000000"/>
                <w:sz w:val="20"/>
              </w:rPr>
              <w:t xml:space="preserve">09 </w:t>
            </w:r>
            <w:r w:rsidRPr="00484259">
              <w:rPr>
                <w:rFonts w:cs="Arial"/>
                <w:color w:val="000000"/>
                <w:sz w:val="20"/>
              </w:rPr>
              <w:t>de 2024,</w:t>
            </w:r>
            <w:r>
              <w:rPr>
                <w:rFonts w:cs="Arial"/>
                <w:color w:val="000000"/>
                <w:sz w:val="20"/>
              </w:rPr>
              <w:t xml:space="preserve"> </w:t>
            </w:r>
            <w:r w:rsidRPr="007F632D">
              <w:rPr>
                <w:rFonts w:cs="Arial"/>
                <w:color w:val="000000"/>
                <w:sz w:val="20"/>
              </w:rPr>
              <w:t>Tema: Salud mental en las instituciones educativas.</w:t>
            </w:r>
          </w:p>
        </w:tc>
        <w:tc>
          <w:tcPr>
            <w:tcW w:w="2292" w:type="dxa"/>
          </w:tcPr>
          <w:p w14:paraId="3D8CD8DE" w14:textId="77777777" w:rsidR="008F2402" w:rsidRPr="00484259" w:rsidRDefault="008F2402" w:rsidP="004D413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  <w:r w:rsidRPr="00484259">
              <w:rPr>
                <w:rFonts w:cs="Arial"/>
                <w:color w:val="000000"/>
                <w:sz w:val="20"/>
              </w:rPr>
              <w:t xml:space="preserve"> </w:t>
            </w:r>
          </w:p>
        </w:tc>
      </w:tr>
      <w:tr w:rsidR="008F2402" w:rsidRPr="00484259" w14:paraId="63815D9D" w14:textId="77777777" w:rsidTr="008F2402">
        <w:trPr>
          <w:trHeight w:val="208"/>
        </w:trPr>
        <w:tc>
          <w:tcPr>
            <w:tcW w:w="2292" w:type="dxa"/>
          </w:tcPr>
          <w:p w14:paraId="4A98BFA1" w14:textId="77777777" w:rsidR="008F2402" w:rsidRPr="00484259" w:rsidRDefault="008F2402" w:rsidP="004D413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  <w:r w:rsidRPr="00484259">
              <w:rPr>
                <w:rFonts w:cs="Arial"/>
                <w:color w:val="000000"/>
                <w:sz w:val="20"/>
              </w:rPr>
              <w:t xml:space="preserve">Bancada en Marcha. </w:t>
            </w:r>
          </w:p>
        </w:tc>
        <w:tc>
          <w:tcPr>
            <w:tcW w:w="2292" w:type="dxa"/>
          </w:tcPr>
          <w:p w14:paraId="60FC523C" w14:textId="77777777" w:rsidR="008F2402" w:rsidRPr="00484259" w:rsidRDefault="008F2402" w:rsidP="004D413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  <w:r w:rsidRPr="00484259">
              <w:rPr>
                <w:rFonts w:cs="Arial"/>
                <w:color w:val="000000"/>
                <w:sz w:val="20"/>
              </w:rPr>
              <w:t xml:space="preserve">H.C. David Hernando Saavedra Murcia. </w:t>
            </w:r>
          </w:p>
        </w:tc>
        <w:tc>
          <w:tcPr>
            <w:tcW w:w="2292" w:type="dxa"/>
          </w:tcPr>
          <w:p w14:paraId="4AEBC454" w14:textId="77777777" w:rsidR="008F2402" w:rsidRPr="00484259" w:rsidRDefault="008F2402" w:rsidP="004D413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  <w:r w:rsidRPr="00484259">
              <w:rPr>
                <w:rFonts w:cs="Arial"/>
                <w:color w:val="000000"/>
                <w:sz w:val="20"/>
              </w:rPr>
              <w:t>Proposición No. 507 de 2024,</w:t>
            </w:r>
          </w:p>
          <w:p w14:paraId="51D7A002" w14:textId="77777777" w:rsidR="008F2402" w:rsidRDefault="008F2402" w:rsidP="004D413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Tema: Gestión de integración social en Bogotá, D.C.</w:t>
            </w:r>
          </w:p>
          <w:p w14:paraId="5822503B" w14:textId="77777777" w:rsidR="008F2402" w:rsidRPr="00484259" w:rsidRDefault="008F2402" w:rsidP="004D413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92" w:type="dxa"/>
          </w:tcPr>
          <w:p w14:paraId="376CC9AA" w14:textId="77777777" w:rsidR="008F2402" w:rsidRPr="00484259" w:rsidRDefault="008F2402" w:rsidP="004D413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  <w:r w:rsidRPr="00484259">
              <w:rPr>
                <w:rFonts w:cs="Arial"/>
                <w:color w:val="000000"/>
                <w:sz w:val="20"/>
              </w:rPr>
              <w:t xml:space="preserve">1 </w:t>
            </w:r>
          </w:p>
        </w:tc>
      </w:tr>
      <w:tr w:rsidR="008F2402" w:rsidRPr="00484259" w14:paraId="59A5B91A" w14:textId="77777777" w:rsidTr="008F2402">
        <w:trPr>
          <w:trHeight w:val="208"/>
        </w:trPr>
        <w:tc>
          <w:tcPr>
            <w:tcW w:w="2292" w:type="dxa"/>
          </w:tcPr>
          <w:p w14:paraId="74F14E96" w14:textId="77777777" w:rsidR="008F2402" w:rsidRDefault="008F2402" w:rsidP="004D413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Cambio Radical. </w:t>
            </w:r>
          </w:p>
          <w:p w14:paraId="6860C8AD" w14:textId="77777777" w:rsidR="008F2402" w:rsidRPr="00484259" w:rsidRDefault="008F2402" w:rsidP="004D413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92" w:type="dxa"/>
          </w:tcPr>
          <w:p w14:paraId="63FF7C2C" w14:textId="77777777" w:rsidR="008F2402" w:rsidRDefault="008F2402" w:rsidP="004D4134">
            <w:pPr>
              <w:pStyle w:val="Default"/>
              <w:jc w:val="center"/>
              <w:rPr>
                <w:sz w:val="20"/>
                <w:szCs w:val="20"/>
              </w:rPr>
            </w:pPr>
            <w:r w:rsidRPr="00484259">
              <w:rPr>
                <w:sz w:val="20"/>
                <w:szCs w:val="20"/>
              </w:rPr>
              <w:t xml:space="preserve">H.C. </w:t>
            </w:r>
            <w:r>
              <w:rPr>
                <w:sz w:val="20"/>
                <w:szCs w:val="20"/>
              </w:rPr>
              <w:t>Rolando Alberto González García.</w:t>
            </w:r>
          </w:p>
          <w:p w14:paraId="5B4B9054" w14:textId="77777777" w:rsidR="008F2402" w:rsidRPr="00484259" w:rsidRDefault="008F2402" w:rsidP="004D413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92" w:type="dxa"/>
          </w:tcPr>
          <w:p w14:paraId="7CECD961" w14:textId="77777777" w:rsidR="008F2402" w:rsidRDefault="008F2402" w:rsidP="004D413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Proposición No.120 de 2024,</w:t>
            </w:r>
          </w:p>
          <w:p w14:paraId="255C498A" w14:textId="77777777" w:rsidR="008F2402" w:rsidRPr="00484259" w:rsidRDefault="008F2402" w:rsidP="004D413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  <w:r>
              <w:rPr>
                <w:sz w:val="20"/>
              </w:rPr>
              <w:t>Tema: Entornos escolares y parques libres de drogas</w:t>
            </w:r>
          </w:p>
        </w:tc>
        <w:tc>
          <w:tcPr>
            <w:tcW w:w="2292" w:type="dxa"/>
          </w:tcPr>
          <w:p w14:paraId="607DEACE" w14:textId="77777777" w:rsidR="008F2402" w:rsidRPr="00484259" w:rsidRDefault="008F2402" w:rsidP="004D413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8F2402" w:rsidRPr="00484259" w14:paraId="0FD9D137" w14:textId="77777777" w:rsidTr="008F2402">
        <w:trPr>
          <w:trHeight w:val="208"/>
        </w:trPr>
        <w:tc>
          <w:tcPr>
            <w:tcW w:w="2292" w:type="dxa"/>
          </w:tcPr>
          <w:p w14:paraId="45BAF33C" w14:textId="77777777" w:rsidR="008F2402" w:rsidRDefault="008F2402" w:rsidP="004D413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Nueva Fuerza Democrática</w:t>
            </w:r>
          </w:p>
        </w:tc>
        <w:tc>
          <w:tcPr>
            <w:tcW w:w="2292" w:type="dxa"/>
          </w:tcPr>
          <w:p w14:paraId="30122801" w14:textId="77777777" w:rsidR="008F2402" w:rsidRDefault="008F2402" w:rsidP="004D4134">
            <w:pPr>
              <w:pStyle w:val="Default"/>
              <w:jc w:val="center"/>
              <w:rPr>
                <w:sz w:val="20"/>
                <w:szCs w:val="20"/>
              </w:rPr>
            </w:pPr>
            <w:r w:rsidRPr="00484259">
              <w:rPr>
                <w:sz w:val="20"/>
                <w:szCs w:val="20"/>
              </w:rPr>
              <w:t>H.C.</w:t>
            </w:r>
            <w:r>
              <w:rPr>
                <w:sz w:val="20"/>
                <w:szCs w:val="20"/>
              </w:rPr>
              <w:t xml:space="preserve"> Emel Rojas Castillo</w:t>
            </w:r>
          </w:p>
          <w:p w14:paraId="439574B9" w14:textId="77777777" w:rsidR="008F2402" w:rsidRDefault="008F2402" w:rsidP="004D4134">
            <w:pPr>
              <w:pStyle w:val="Default"/>
              <w:jc w:val="center"/>
              <w:rPr>
                <w:sz w:val="20"/>
                <w:szCs w:val="20"/>
              </w:rPr>
            </w:pPr>
          </w:p>
          <w:p w14:paraId="57ABA630" w14:textId="77777777" w:rsidR="008F2402" w:rsidRDefault="008F2402" w:rsidP="004D4134">
            <w:pPr>
              <w:pStyle w:val="Default"/>
              <w:jc w:val="center"/>
              <w:rPr>
                <w:sz w:val="20"/>
                <w:szCs w:val="20"/>
              </w:rPr>
            </w:pPr>
          </w:p>
          <w:p w14:paraId="6F135621" w14:textId="77777777" w:rsidR="008F2402" w:rsidRDefault="008F2402" w:rsidP="004D4134">
            <w:pPr>
              <w:pStyle w:val="Default"/>
              <w:jc w:val="center"/>
              <w:rPr>
                <w:sz w:val="20"/>
                <w:szCs w:val="20"/>
              </w:rPr>
            </w:pPr>
          </w:p>
          <w:p w14:paraId="53DC0FE5" w14:textId="77777777" w:rsidR="008F2402" w:rsidRDefault="008F2402" w:rsidP="004D4134">
            <w:pPr>
              <w:pStyle w:val="Default"/>
              <w:jc w:val="center"/>
              <w:rPr>
                <w:sz w:val="20"/>
                <w:szCs w:val="20"/>
              </w:rPr>
            </w:pPr>
          </w:p>
          <w:p w14:paraId="3C5AB136" w14:textId="77777777" w:rsidR="008F2402" w:rsidRDefault="008F2402" w:rsidP="004D4134">
            <w:pPr>
              <w:pStyle w:val="Default"/>
              <w:jc w:val="center"/>
              <w:rPr>
                <w:sz w:val="20"/>
                <w:szCs w:val="20"/>
              </w:rPr>
            </w:pPr>
          </w:p>
          <w:p w14:paraId="7E4D4978" w14:textId="77777777" w:rsidR="008F2402" w:rsidRDefault="008F2402" w:rsidP="004D4134">
            <w:pPr>
              <w:pStyle w:val="Default"/>
              <w:jc w:val="center"/>
              <w:rPr>
                <w:sz w:val="20"/>
                <w:szCs w:val="20"/>
              </w:rPr>
            </w:pPr>
          </w:p>
          <w:p w14:paraId="76086D29" w14:textId="77777777" w:rsidR="008F2402" w:rsidRDefault="008F2402" w:rsidP="004D4134">
            <w:pPr>
              <w:pStyle w:val="Default"/>
              <w:jc w:val="center"/>
              <w:rPr>
                <w:sz w:val="20"/>
                <w:szCs w:val="20"/>
              </w:rPr>
            </w:pPr>
          </w:p>
          <w:p w14:paraId="3C50C5BD" w14:textId="77777777" w:rsidR="008F2402" w:rsidRDefault="008F2402" w:rsidP="004D4134">
            <w:pPr>
              <w:pStyle w:val="Default"/>
              <w:jc w:val="center"/>
              <w:rPr>
                <w:sz w:val="20"/>
                <w:szCs w:val="20"/>
              </w:rPr>
            </w:pPr>
          </w:p>
          <w:p w14:paraId="01BEC9A4" w14:textId="77777777" w:rsidR="008F2402" w:rsidRDefault="008F2402" w:rsidP="004D4134">
            <w:pPr>
              <w:pStyle w:val="Default"/>
              <w:jc w:val="center"/>
              <w:rPr>
                <w:sz w:val="20"/>
                <w:szCs w:val="20"/>
              </w:rPr>
            </w:pPr>
          </w:p>
          <w:p w14:paraId="0F4A5439" w14:textId="77777777" w:rsidR="008F2402" w:rsidRDefault="008F2402" w:rsidP="004D4134">
            <w:pPr>
              <w:pStyle w:val="Default"/>
              <w:jc w:val="center"/>
              <w:rPr>
                <w:sz w:val="20"/>
                <w:szCs w:val="20"/>
              </w:rPr>
            </w:pPr>
          </w:p>
          <w:p w14:paraId="318DD8AA" w14:textId="77777777" w:rsidR="008F2402" w:rsidRDefault="008F2402" w:rsidP="004D4134">
            <w:pPr>
              <w:pStyle w:val="Default"/>
              <w:jc w:val="center"/>
              <w:rPr>
                <w:sz w:val="20"/>
                <w:szCs w:val="20"/>
              </w:rPr>
            </w:pPr>
          </w:p>
          <w:p w14:paraId="29BDC6F4" w14:textId="77777777" w:rsidR="008F2402" w:rsidRDefault="008F2402" w:rsidP="004D4134">
            <w:pPr>
              <w:pStyle w:val="Default"/>
              <w:jc w:val="center"/>
              <w:rPr>
                <w:sz w:val="20"/>
                <w:szCs w:val="20"/>
              </w:rPr>
            </w:pPr>
          </w:p>
          <w:p w14:paraId="70864645" w14:textId="77777777" w:rsidR="008F2402" w:rsidRDefault="008F2402" w:rsidP="004D4134">
            <w:pPr>
              <w:pStyle w:val="Default"/>
              <w:jc w:val="center"/>
              <w:rPr>
                <w:sz w:val="20"/>
                <w:szCs w:val="20"/>
              </w:rPr>
            </w:pPr>
          </w:p>
          <w:p w14:paraId="6A42B7C8" w14:textId="77777777" w:rsidR="008F2402" w:rsidRPr="00484259" w:rsidRDefault="008F2402" w:rsidP="004D4134">
            <w:pPr>
              <w:pStyle w:val="Default"/>
              <w:jc w:val="center"/>
              <w:rPr>
                <w:sz w:val="20"/>
                <w:szCs w:val="20"/>
              </w:rPr>
            </w:pPr>
            <w:r w:rsidRPr="00484259">
              <w:rPr>
                <w:sz w:val="20"/>
                <w:szCs w:val="20"/>
              </w:rPr>
              <w:t>H.C.</w:t>
            </w:r>
            <w:r>
              <w:rPr>
                <w:sz w:val="20"/>
                <w:szCs w:val="20"/>
              </w:rPr>
              <w:t xml:space="preserve"> Emel Rojas Castillo</w:t>
            </w:r>
          </w:p>
        </w:tc>
        <w:tc>
          <w:tcPr>
            <w:tcW w:w="2292" w:type="dxa"/>
          </w:tcPr>
          <w:p w14:paraId="1C915118" w14:textId="77777777" w:rsidR="008F2402" w:rsidRPr="00FE26B9" w:rsidRDefault="008F2402" w:rsidP="004D413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Proposición No. 280 de 2024. Tema: </w:t>
            </w:r>
            <w:r w:rsidRPr="00FE26B9">
              <w:rPr>
                <w:sz w:val="20"/>
                <w:szCs w:val="20"/>
              </w:rPr>
              <w:t>Informe de ejecución Acuerdo No.723 de 2018 “Por el cual se promueve el</w:t>
            </w:r>
          </w:p>
          <w:p w14:paraId="0DE0CC9B" w14:textId="77777777" w:rsidR="008F2402" w:rsidRPr="00FE26B9" w:rsidRDefault="008F2402" w:rsidP="004D4134">
            <w:pPr>
              <w:pStyle w:val="Default"/>
              <w:rPr>
                <w:sz w:val="20"/>
                <w:szCs w:val="20"/>
              </w:rPr>
            </w:pPr>
            <w:r w:rsidRPr="00FE26B9">
              <w:rPr>
                <w:sz w:val="20"/>
                <w:szCs w:val="20"/>
              </w:rPr>
              <w:t>programa “Escuela de padres y madres” en las Instituciones Educativas de</w:t>
            </w:r>
          </w:p>
          <w:p w14:paraId="04160358" w14:textId="77777777" w:rsidR="008F2402" w:rsidRDefault="008F2402" w:rsidP="004D4134">
            <w:pPr>
              <w:pStyle w:val="Default"/>
              <w:rPr>
                <w:sz w:val="20"/>
                <w:szCs w:val="20"/>
              </w:rPr>
            </w:pPr>
            <w:r w:rsidRPr="00FE26B9">
              <w:rPr>
                <w:sz w:val="20"/>
                <w:szCs w:val="20"/>
              </w:rPr>
              <w:t>Preescolar, Básica y Media del Distrito Capital y se dictan otras disposiciones”.</w:t>
            </w:r>
          </w:p>
          <w:p w14:paraId="5B8B00D0" w14:textId="77777777" w:rsidR="008F2402" w:rsidRDefault="008F2402" w:rsidP="004D4134">
            <w:pPr>
              <w:pStyle w:val="Default"/>
              <w:rPr>
                <w:sz w:val="20"/>
                <w:szCs w:val="20"/>
              </w:rPr>
            </w:pPr>
          </w:p>
          <w:p w14:paraId="7EAB0E17" w14:textId="77777777" w:rsidR="008F2402" w:rsidRDefault="008F2402" w:rsidP="004D413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Proposición No. 1162 de 2024. Tema: </w:t>
            </w:r>
            <w:r w:rsidRPr="00E0161C">
              <w:rPr>
                <w:sz w:val="20"/>
                <w:szCs w:val="20"/>
              </w:rPr>
              <w:t>Cementerios en Bogotá, D.C.</w:t>
            </w:r>
          </w:p>
        </w:tc>
        <w:tc>
          <w:tcPr>
            <w:tcW w:w="2292" w:type="dxa"/>
          </w:tcPr>
          <w:p w14:paraId="03488318" w14:textId="77777777" w:rsidR="008F2402" w:rsidRDefault="008F2402" w:rsidP="004D413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</w:tr>
      <w:tr w:rsidR="008F2402" w:rsidRPr="00484259" w14:paraId="793840B2" w14:textId="77777777" w:rsidTr="008F2402">
        <w:trPr>
          <w:trHeight w:val="208"/>
        </w:trPr>
        <w:tc>
          <w:tcPr>
            <w:tcW w:w="2292" w:type="dxa"/>
          </w:tcPr>
          <w:p w14:paraId="323BE5E1" w14:textId="77777777" w:rsidR="008F2402" w:rsidRDefault="008F2402" w:rsidP="004D413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Unión Patriótica </w:t>
            </w:r>
          </w:p>
        </w:tc>
        <w:tc>
          <w:tcPr>
            <w:tcW w:w="2292" w:type="dxa"/>
          </w:tcPr>
          <w:p w14:paraId="3EEEAA60" w14:textId="77777777" w:rsidR="008F2402" w:rsidRPr="00484259" w:rsidRDefault="008F2402" w:rsidP="004D4134">
            <w:pPr>
              <w:pStyle w:val="Default"/>
              <w:jc w:val="center"/>
              <w:rPr>
                <w:sz w:val="20"/>
                <w:szCs w:val="20"/>
              </w:rPr>
            </w:pPr>
            <w:r w:rsidRPr="00484259">
              <w:rPr>
                <w:sz w:val="20"/>
                <w:szCs w:val="20"/>
              </w:rPr>
              <w:t>H.C.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 w:rsidRPr="00E45E70">
              <w:rPr>
                <w:sz w:val="20"/>
                <w:szCs w:val="20"/>
              </w:rPr>
              <w:t>Heidy</w:t>
            </w:r>
            <w:proofErr w:type="spellEnd"/>
            <w:r w:rsidRPr="00E45E70">
              <w:rPr>
                <w:sz w:val="20"/>
                <w:szCs w:val="20"/>
              </w:rPr>
              <w:t xml:space="preserve"> Lorena Sánchez Barreto</w:t>
            </w:r>
          </w:p>
        </w:tc>
        <w:tc>
          <w:tcPr>
            <w:tcW w:w="2292" w:type="dxa"/>
          </w:tcPr>
          <w:p w14:paraId="650B0335" w14:textId="77777777" w:rsidR="008F2402" w:rsidRPr="00E45E70" w:rsidRDefault="008F2402" w:rsidP="004D413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Proposición No. 281 de 2024. Tema: </w:t>
            </w:r>
            <w:r w:rsidRPr="00E45E70">
              <w:rPr>
                <w:sz w:val="20"/>
                <w:szCs w:val="20"/>
              </w:rPr>
              <w:t xml:space="preserve">Funcionamiento de Comisarías de Familia </w:t>
            </w:r>
            <w:r w:rsidRPr="00E45E70">
              <w:rPr>
                <w:sz w:val="20"/>
                <w:szCs w:val="20"/>
              </w:rPr>
              <w:lastRenderedPageBreak/>
              <w:t>y cumplimiento Ley 2126 de</w:t>
            </w:r>
          </w:p>
          <w:p w14:paraId="7286FC64" w14:textId="77777777" w:rsidR="008F2402" w:rsidRDefault="008F2402" w:rsidP="004D4134">
            <w:pPr>
              <w:pStyle w:val="Default"/>
              <w:rPr>
                <w:sz w:val="20"/>
                <w:szCs w:val="20"/>
              </w:rPr>
            </w:pPr>
            <w:r w:rsidRPr="00E45E70">
              <w:rPr>
                <w:sz w:val="20"/>
                <w:szCs w:val="20"/>
              </w:rPr>
              <w:t>2021.</w:t>
            </w:r>
          </w:p>
          <w:p w14:paraId="3F8D76FF" w14:textId="77777777" w:rsidR="008F2402" w:rsidRDefault="008F2402" w:rsidP="004D4134">
            <w:pPr>
              <w:pStyle w:val="Default"/>
              <w:rPr>
                <w:sz w:val="20"/>
                <w:szCs w:val="20"/>
              </w:rPr>
            </w:pPr>
          </w:p>
          <w:p w14:paraId="311AF96B" w14:textId="77777777" w:rsidR="008F2402" w:rsidRDefault="008F2402" w:rsidP="004D413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Proposición No. 1054 de 2024. </w:t>
            </w:r>
            <w:r w:rsidRPr="00964CCA">
              <w:rPr>
                <w:sz w:val="20"/>
                <w:szCs w:val="20"/>
              </w:rPr>
              <w:t>Tema: Funcionamiento de los servicios funerarios de la UAESP.</w:t>
            </w:r>
          </w:p>
        </w:tc>
        <w:tc>
          <w:tcPr>
            <w:tcW w:w="2292" w:type="dxa"/>
          </w:tcPr>
          <w:p w14:paraId="72DF3D1C" w14:textId="77777777" w:rsidR="008F2402" w:rsidRDefault="008F2402" w:rsidP="004D413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</w:t>
            </w:r>
          </w:p>
        </w:tc>
      </w:tr>
      <w:tr w:rsidR="008F2402" w:rsidRPr="00484259" w14:paraId="3EE193A6" w14:textId="77777777" w:rsidTr="008F2402">
        <w:trPr>
          <w:trHeight w:val="208"/>
        </w:trPr>
        <w:tc>
          <w:tcPr>
            <w:tcW w:w="2292" w:type="dxa"/>
          </w:tcPr>
          <w:p w14:paraId="7E16F1A9" w14:textId="77777777" w:rsidR="008F2402" w:rsidRDefault="008F2402" w:rsidP="004D413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En Marcha</w:t>
            </w:r>
          </w:p>
        </w:tc>
        <w:tc>
          <w:tcPr>
            <w:tcW w:w="2292" w:type="dxa"/>
          </w:tcPr>
          <w:p w14:paraId="5141CA1E" w14:textId="77777777" w:rsidR="008F2402" w:rsidRPr="00484259" w:rsidRDefault="008F2402" w:rsidP="004D4134">
            <w:pPr>
              <w:pStyle w:val="Default"/>
              <w:jc w:val="center"/>
              <w:rPr>
                <w:sz w:val="20"/>
                <w:szCs w:val="20"/>
              </w:rPr>
            </w:pPr>
            <w:r w:rsidRPr="00484259">
              <w:rPr>
                <w:sz w:val="20"/>
                <w:szCs w:val="20"/>
              </w:rPr>
              <w:t>H.C.</w:t>
            </w:r>
            <w:r>
              <w:rPr>
                <w:sz w:val="20"/>
                <w:szCs w:val="20"/>
              </w:rPr>
              <w:t xml:space="preserve"> </w:t>
            </w:r>
            <w:r w:rsidRPr="00B85012">
              <w:rPr>
                <w:sz w:val="20"/>
                <w:szCs w:val="20"/>
              </w:rPr>
              <w:t>David Hernando Saavedra Murcia</w:t>
            </w:r>
          </w:p>
        </w:tc>
        <w:tc>
          <w:tcPr>
            <w:tcW w:w="2292" w:type="dxa"/>
          </w:tcPr>
          <w:p w14:paraId="63F3C620" w14:textId="77777777" w:rsidR="008F2402" w:rsidRDefault="008F2402" w:rsidP="004D413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Proposición No. 439 de 2024. </w:t>
            </w:r>
            <w:r w:rsidRPr="00B85012">
              <w:rPr>
                <w:sz w:val="20"/>
                <w:szCs w:val="20"/>
              </w:rPr>
              <w:t>Tema: Salud mental en Bogotá y seguimiento a la Política Distrital en este asunto.</w:t>
            </w:r>
          </w:p>
        </w:tc>
        <w:tc>
          <w:tcPr>
            <w:tcW w:w="2292" w:type="dxa"/>
          </w:tcPr>
          <w:p w14:paraId="1A04A2AD" w14:textId="77777777" w:rsidR="008F2402" w:rsidRDefault="008F2402" w:rsidP="004D413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8F2402" w:rsidRPr="00484259" w14:paraId="66A3E81C" w14:textId="77777777" w:rsidTr="008F2402">
        <w:trPr>
          <w:trHeight w:val="208"/>
        </w:trPr>
        <w:tc>
          <w:tcPr>
            <w:tcW w:w="2292" w:type="dxa"/>
          </w:tcPr>
          <w:p w14:paraId="6EEA281C" w14:textId="77777777" w:rsidR="008F2402" w:rsidRDefault="008F2402" w:rsidP="004D4134">
            <w:pPr>
              <w:pStyle w:val="Default"/>
              <w:rPr>
                <w:sz w:val="20"/>
                <w:szCs w:val="20"/>
              </w:rPr>
            </w:pPr>
            <w:r w:rsidRPr="003533E7">
              <w:rPr>
                <w:sz w:val="20"/>
                <w:szCs w:val="20"/>
              </w:rPr>
              <w:t>Ecologista Colombiano.</w:t>
            </w:r>
          </w:p>
        </w:tc>
        <w:tc>
          <w:tcPr>
            <w:tcW w:w="2292" w:type="dxa"/>
          </w:tcPr>
          <w:p w14:paraId="2811AE16" w14:textId="77777777" w:rsidR="008F2402" w:rsidRPr="00484259" w:rsidRDefault="008F2402" w:rsidP="004D4134">
            <w:pPr>
              <w:pStyle w:val="Default"/>
              <w:jc w:val="center"/>
              <w:rPr>
                <w:sz w:val="20"/>
                <w:szCs w:val="20"/>
              </w:rPr>
            </w:pPr>
            <w:r w:rsidRPr="00484259">
              <w:rPr>
                <w:sz w:val="20"/>
                <w:szCs w:val="20"/>
              </w:rPr>
              <w:t>H.C.</w:t>
            </w:r>
            <w:r>
              <w:rPr>
                <w:sz w:val="20"/>
                <w:szCs w:val="20"/>
              </w:rPr>
              <w:t xml:space="preserve"> </w:t>
            </w:r>
            <w:r w:rsidRPr="0062037A">
              <w:rPr>
                <w:sz w:val="20"/>
                <w:szCs w:val="20"/>
              </w:rPr>
              <w:t xml:space="preserve">Ángelo </w:t>
            </w:r>
            <w:proofErr w:type="spellStart"/>
            <w:r w:rsidRPr="0062037A">
              <w:rPr>
                <w:sz w:val="20"/>
                <w:szCs w:val="20"/>
              </w:rPr>
              <w:t>Schiavenato</w:t>
            </w:r>
            <w:proofErr w:type="spellEnd"/>
            <w:r w:rsidRPr="0062037A">
              <w:rPr>
                <w:sz w:val="20"/>
                <w:szCs w:val="20"/>
              </w:rPr>
              <w:t xml:space="preserve"> Rivadeneira</w:t>
            </w:r>
          </w:p>
        </w:tc>
        <w:tc>
          <w:tcPr>
            <w:tcW w:w="2292" w:type="dxa"/>
          </w:tcPr>
          <w:p w14:paraId="49505BD5" w14:textId="77777777" w:rsidR="008F2402" w:rsidRDefault="008F2402" w:rsidP="004D413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Proposición No. 812 de 2024. </w:t>
            </w:r>
            <w:r w:rsidRPr="00B85012">
              <w:rPr>
                <w:sz w:val="20"/>
                <w:szCs w:val="20"/>
              </w:rPr>
              <w:t xml:space="preserve">Tema: </w:t>
            </w:r>
            <w:r w:rsidRPr="003533E7">
              <w:rPr>
                <w:sz w:val="20"/>
                <w:szCs w:val="20"/>
              </w:rPr>
              <w:t>Control político a la gestión jurídica del Distrito Capital de Bogotá</w:t>
            </w:r>
          </w:p>
        </w:tc>
        <w:tc>
          <w:tcPr>
            <w:tcW w:w="2292" w:type="dxa"/>
          </w:tcPr>
          <w:p w14:paraId="2ADFCC0D" w14:textId="77777777" w:rsidR="008F2402" w:rsidRDefault="008F2402" w:rsidP="004D413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8F2402" w:rsidRPr="00484259" w14:paraId="315E70E1" w14:textId="77777777" w:rsidTr="008F2402">
        <w:trPr>
          <w:trHeight w:val="208"/>
        </w:trPr>
        <w:tc>
          <w:tcPr>
            <w:tcW w:w="2292" w:type="dxa"/>
          </w:tcPr>
          <w:p w14:paraId="390C6EC3" w14:textId="77777777" w:rsidR="008F2402" w:rsidRPr="003533E7" w:rsidRDefault="008F2402" w:rsidP="004D413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Polo Democrático Alternativo</w:t>
            </w:r>
          </w:p>
        </w:tc>
        <w:tc>
          <w:tcPr>
            <w:tcW w:w="2292" w:type="dxa"/>
          </w:tcPr>
          <w:p w14:paraId="2D01FA98" w14:textId="77777777" w:rsidR="008F2402" w:rsidRPr="00484259" w:rsidRDefault="008F2402" w:rsidP="004D4134">
            <w:pPr>
              <w:pStyle w:val="Default"/>
              <w:jc w:val="center"/>
              <w:rPr>
                <w:sz w:val="20"/>
                <w:szCs w:val="20"/>
              </w:rPr>
            </w:pPr>
            <w:r w:rsidRPr="00484259">
              <w:rPr>
                <w:sz w:val="20"/>
                <w:szCs w:val="20"/>
              </w:rPr>
              <w:t>H.C.</w:t>
            </w:r>
            <w:r>
              <w:rPr>
                <w:sz w:val="20"/>
                <w:szCs w:val="20"/>
              </w:rPr>
              <w:t xml:space="preserve"> </w:t>
            </w:r>
            <w:r w:rsidRPr="00C76821">
              <w:rPr>
                <w:sz w:val="20"/>
                <w:szCs w:val="20"/>
              </w:rPr>
              <w:t>Rocío Dussan Pérez</w:t>
            </w:r>
          </w:p>
        </w:tc>
        <w:tc>
          <w:tcPr>
            <w:tcW w:w="2292" w:type="dxa"/>
          </w:tcPr>
          <w:p w14:paraId="3FF76532" w14:textId="77777777" w:rsidR="008F2402" w:rsidRDefault="008F2402" w:rsidP="004D413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Proposición No. 800 de 2024. </w:t>
            </w:r>
            <w:r w:rsidRPr="00C76821">
              <w:rPr>
                <w:sz w:val="20"/>
                <w:szCs w:val="20"/>
              </w:rPr>
              <w:t>Tema: Infraestructura Educativa</w:t>
            </w:r>
          </w:p>
        </w:tc>
        <w:tc>
          <w:tcPr>
            <w:tcW w:w="2292" w:type="dxa"/>
          </w:tcPr>
          <w:p w14:paraId="10F2100D" w14:textId="77777777" w:rsidR="008F2402" w:rsidRDefault="008F2402" w:rsidP="004D413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8F2402" w:rsidRPr="00484259" w14:paraId="25ED27CF" w14:textId="77777777" w:rsidTr="008F2402">
        <w:trPr>
          <w:trHeight w:val="208"/>
        </w:trPr>
        <w:tc>
          <w:tcPr>
            <w:tcW w:w="6876" w:type="dxa"/>
            <w:gridSpan w:val="3"/>
          </w:tcPr>
          <w:p w14:paraId="0F1D3D62" w14:textId="77777777" w:rsidR="008F2402" w:rsidRPr="00484259" w:rsidRDefault="008F2402" w:rsidP="004D4134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proofErr w:type="gramStart"/>
            <w:r w:rsidRPr="00484259">
              <w:rPr>
                <w:b/>
                <w:bCs/>
                <w:sz w:val="20"/>
                <w:szCs w:val="20"/>
              </w:rPr>
              <w:t>Total</w:t>
            </w:r>
            <w:proofErr w:type="gramEnd"/>
            <w:r w:rsidRPr="00484259">
              <w:rPr>
                <w:b/>
                <w:bCs/>
                <w:sz w:val="20"/>
                <w:szCs w:val="20"/>
              </w:rPr>
              <w:t xml:space="preserve"> proposiciones debatidas</w:t>
            </w:r>
          </w:p>
          <w:p w14:paraId="6FC8A3AD" w14:textId="77777777" w:rsidR="008F2402" w:rsidRPr="00484259" w:rsidRDefault="008F2402" w:rsidP="004D4134">
            <w:pPr>
              <w:pStyle w:val="Defaul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92" w:type="dxa"/>
          </w:tcPr>
          <w:p w14:paraId="7F3C2432" w14:textId="77777777" w:rsidR="008F2402" w:rsidRPr="00484259" w:rsidRDefault="008F2402" w:rsidP="004D4134">
            <w:pPr>
              <w:pStyle w:val="Defaul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38</w:t>
            </w:r>
          </w:p>
          <w:p w14:paraId="41459836" w14:textId="77777777" w:rsidR="008F2402" w:rsidRPr="00484259" w:rsidRDefault="008F2402" w:rsidP="004D4134">
            <w:pPr>
              <w:autoSpaceDE w:val="0"/>
              <w:autoSpaceDN w:val="0"/>
              <w:adjustRightInd w:val="0"/>
              <w:rPr>
                <w:rFonts w:cs="Arial"/>
                <w:b/>
                <w:bCs/>
                <w:color w:val="000000"/>
                <w:sz w:val="20"/>
              </w:rPr>
            </w:pPr>
          </w:p>
        </w:tc>
      </w:tr>
    </w:tbl>
    <w:p w14:paraId="161D0206" w14:textId="77777777" w:rsidR="008F2402" w:rsidRDefault="008F2402" w:rsidP="008F2402">
      <w:pPr>
        <w:jc w:val="center"/>
      </w:pPr>
      <w:r>
        <w:rPr>
          <w:sz w:val="16"/>
          <w:szCs w:val="16"/>
        </w:rPr>
        <w:t>Fuente: Comisión Segunda Permanente de Gobierno</w:t>
      </w:r>
    </w:p>
    <w:p w14:paraId="71E36124" w14:textId="77777777" w:rsidR="008F2402" w:rsidRDefault="008F2402" w:rsidP="008F2402"/>
    <w:p w14:paraId="6442A46B" w14:textId="2038750F" w:rsidR="002F234D" w:rsidRDefault="008F2402" w:rsidP="008F2402">
      <w:pPr>
        <w:jc w:val="both"/>
      </w:pPr>
      <w:r w:rsidRPr="008F2402">
        <w:rPr>
          <w:sz w:val="22"/>
          <w:szCs w:val="22"/>
        </w:rPr>
        <w:t>Adicionalmente en la Comisión Segunda Permanente de Gobierno se han adelantado tres (3) sesiones de aprobación de proposiciones y cuatro (4) sesiones de aprobación de actas sucintas</w:t>
      </w:r>
      <w:r>
        <w:t>.</w:t>
      </w:r>
    </w:p>
    <w:p w14:paraId="30EF731A" w14:textId="77777777" w:rsidR="008F2402" w:rsidRPr="002F234D" w:rsidRDefault="008F2402" w:rsidP="008F2402">
      <w:pPr>
        <w:jc w:val="both"/>
        <w:rPr>
          <w:sz w:val="20"/>
        </w:rPr>
      </w:pPr>
    </w:p>
    <w:p w14:paraId="11527F8C" w14:textId="4C826311" w:rsidR="0087447B" w:rsidRPr="008F2402" w:rsidRDefault="0087447B" w:rsidP="009E24A2">
      <w:pPr>
        <w:pStyle w:val="Prrafodelista"/>
        <w:numPr>
          <w:ilvl w:val="1"/>
          <w:numId w:val="24"/>
        </w:numPr>
        <w:rPr>
          <w:b/>
          <w:sz w:val="22"/>
          <w:szCs w:val="22"/>
        </w:rPr>
      </w:pPr>
      <w:r w:rsidRPr="008F2402">
        <w:rPr>
          <w:b/>
          <w:sz w:val="22"/>
          <w:szCs w:val="22"/>
        </w:rPr>
        <w:t>Proposiciones aprobadas</w:t>
      </w:r>
    </w:p>
    <w:p w14:paraId="24F3C9FE" w14:textId="7DFD9F36" w:rsidR="0087447B" w:rsidRDefault="0087447B" w:rsidP="0087447B">
      <w:pPr>
        <w:rPr>
          <w:sz w:val="20"/>
        </w:rPr>
      </w:pPr>
    </w:p>
    <w:p w14:paraId="07F1D7A5" w14:textId="6B1FC142" w:rsidR="008F2402" w:rsidRDefault="008F2402" w:rsidP="008F2402">
      <w:pPr>
        <w:jc w:val="both"/>
        <w:rPr>
          <w:sz w:val="22"/>
          <w:szCs w:val="22"/>
        </w:rPr>
      </w:pPr>
      <w:r w:rsidRPr="008F2402">
        <w:rPr>
          <w:sz w:val="22"/>
          <w:szCs w:val="22"/>
        </w:rPr>
        <w:t>En desarrollo del control político consagrado en los artículos 52 y 53 del Acuerdo 741 de 2019, fueron aprobadas en la Comisión Segunda Permanente de Gobierno, a la fecha cuatrocientas veinte (420) proposiciones, como se detallan a continuación:</w:t>
      </w:r>
    </w:p>
    <w:p w14:paraId="3C45ECE0" w14:textId="77777777" w:rsidR="008F2402" w:rsidRDefault="008F2402">
      <w:pPr>
        <w:rPr>
          <w:sz w:val="22"/>
          <w:szCs w:val="22"/>
        </w:rPr>
      </w:pPr>
      <w:r>
        <w:rPr>
          <w:sz w:val="22"/>
          <w:szCs w:val="22"/>
        </w:rPr>
        <w:br w:type="page"/>
      </w:r>
    </w:p>
    <w:p w14:paraId="1D413F22" w14:textId="77777777" w:rsidR="008F2402" w:rsidRPr="008F2402" w:rsidRDefault="008F2402" w:rsidP="008F2402">
      <w:pPr>
        <w:jc w:val="both"/>
        <w:rPr>
          <w:sz w:val="22"/>
          <w:szCs w:val="22"/>
        </w:rPr>
      </w:pPr>
    </w:p>
    <w:p w14:paraId="63EA7B01" w14:textId="77777777" w:rsidR="008F2402" w:rsidRDefault="008F2402" w:rsidP="008F2402"/>
    <w:tbl>
      <w:tblPr>
        <w:tblStyle w:val="Tablaconcuadrcula"/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13"/>
        <w:gridCol w:w="1882"/>
        <w:gridCol w:w="1803"/>
        <w:gridCol w:w="1493"/>
      </w:tblGrid>
      <w:tr w:rsidR="008F2402" w:rsidRPr="00E63FC9" w14:paraId="381A2401" w14:textId="77777777" w:rsidTr="00E63FC9">
        <w:trPr>
          <w:trHeight w:val="93"/>
          <w:jc w:val="center"/>
        </w:trPr>
        <w:tc>
          <w:tcPr>
            <w:tcW w:w="1413" w:type="dxa"/>
            <w:vAlign w:val="center"/>
          </w:tcPr>
          <w:p w14:paraId="357DB9B1" w14:textId="2A3AE7C2" w:rsidR="008F2402" w:rsidRPr="00E63FC9" w:rsidRDefault="008F2402" w:rsidP="00E63FC9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20"/>
              </w:rPr>
            </w:pPr>
            <w:r w:rsidRPr="00E63FC9">
              <w:rPr>
                <w:rFonts w:cs="Arial"/>
                <w:b/>
                <w:bCs/>
                <w:color w:val="000000"/>
                <w:sz w:val="20"/>
              </w:rPr>
              <w:t>No.</w:t>
            </w:r>
          </w:p>
        </w:tc>
        <w:tc>
          <w:tcPr>
            <w:tcW w:w="3685" w:type="dxa"/>
            <w:gridSpan w:val="2"/>
            <w:vAlign w:val="center"/>
          </w:tcPr>
          <w:p w14:paraId="33499D75" w14:textId="30D9B7B2" w:rsidR="008F2402" w:rsidRPr="00E63FC9" w:rsidRDefault="008F2402" w:rsidP="00E63FC9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20"/>
              </w:rPr>
            </w:pPr>
            <w:r w:rsidRPr="00E63FC9">
              <w:rPr>
                <w:rFonts w:cs="Arial"/>
                <w:b/>
                <w:bCs/>
                <w:color w:val="000000"/>
                <w:sz w:val="20"/>
              </w:rPr>
              <w:t>Bancada</w:t>
            </w:r>
          </w:p>
        </w:tc>
        <w:tc>
          <w:tcPr>
            <w:tcW w:w="1493" w:type="dxa"/>
            <w:vAlign w:val="center"/>
          </w:tcPr>
          <w:p w14:paraId="2A2A6965" w14:textId="2B6906AD" w:rsidR="008F2402" w:rsidRPr="00E63FC9" w:rsidRDefault="008F2402" w:rsidP="00E63FC9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20"/>
              </w:rPr>
            </w:pPr>
            <w:r w:rsidRPr="00E63FC9">
              <w:rPr>
                <w:rFonts w:cs="Arial"/>
                <w:b/>
                <w:bCs/>
                <w:color w:val="000000"/>
                <w:sz w:val="20"/>
              </w:rPr>
              <w:t>Proposiciones aprobadas</w:t>
            </w:r>
          </w:p>
        </w:tc>
      </w:tr>
      <w:tr w:rsidR="008F2402" w:rsidRPr="00E63FC9" w14:paraId="00E329E9" w14:textId="77777777" w:rsidTr="00E63FC9">
        <w:trPr>
          <w:trHeight w:val="93"/>
          <w:jc w:val="center"/>
        </w:trPr>
        <w:tc>
          <w:tcPr>
            <w:tcW w:w="1413" w:type="dxa"/>
            <w:vAlign w:val="center"/>
          </w:tcPr>
          <w:p w14:paraId="5DE40BCF" w14:textId="7731DA9C" w:rsidR="008F2402" w:rsidRPr="00E63FC9" w:rsidRDefault="008F2402" w:rsidP="00E63FC9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20"/>
              </w:rPr>
            </w:pPr>
            <w:r w:rsidRPr="00E63FC9"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685" w:type="dxa"/>
            <w:gridSpan w:val="2"/>
            <w:vAlign w:val="center"/>
          </w:tcPr>
          <w:p w14:paraId="10A5EF0D" w14:textId="4E9C829D" w:rsidR="008F2402" w:rsidRPr="00E63FC9" w:rsidRDefault="008F2402" w:rsidP="00E63FC9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20"/>
              </w:rPr>
            </w:pPr>
            <w:r w:rsidRPr="00E63FC9">
              <w:rPr>
                <w:rFonts w:cs="Arial"/>
                <w:color w:val="000000"/>
                <w:sz w:val="20"/>
              </w:rPr>
              <w:t>Alianza Verde</w:t>
            </w:r>
          </w:p>
        </w:tc>
        <w:tc>
          <w:tcPr>
            <w:tcW w:w="1493" w:type="dxa"/>
            <w:vAlign w:val="center"/>
          </w:tcPr>
          <w:p w14:paraId="48D079F3" w14:textId="77777777" w:rsidR="008F2402" w:rsidRPr="00E63FC9" w:rsidRDefault="008F2402" w:rsidP="00E63FC9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63FC9">
              <w:rPr>
                <w:rFonts w:cs="Arial"/>
                <w:color w:val="000000" w:themeColor="text1"/>
                <w:sz w:val="20"/>
              </w:rPr>
              <w:t>95</w:t>
            </w:r>
          </w:p>
        </w:tc>
      </w:tr>
      <w:tr w:rsidR="008F2402" w:rsidRPr="00E63FC9" w14:paraId="08BF7670" w14:textId="77777777" w:rsidTr="00E63FC9">
        <w:trPr>
          <w:trHeight w:val="93"/>
          <w:jc w:val="center"/>
        </w:trPr>
        <w:tc>
          <w:tcPr>
            <w:tcW w:w="1413" w:type="dxa"/>
            <w:vAlign w:val="center"/>
          </w:tcPr>
          <w:p w14:paraId="25CB7FD3" w14:textId="654BA942" w:rsidR="008F2402" w:rsidRPr="00E63FC9" w:rsidRDefault="008F2402" w:rsidP="00E63FC9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20"/>
              </w:rPr>
            </w:pPr>
            <w:r w:rsidRPr="00E63FC9"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685" w:type="dxa"/>
            <w:gridSpan w:val="2"/>
            <w:vAlign w:val="center"/>
          </w:tcPr>
          <w:p w14:paraId="0AF393A1" w14:textId="22A93C38" w:rsidR="008F2402" w:rsidRPr="00E63FC9" w:rsidRDefault="008F2402" w:rsidP="00E63FC9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20"/>
              </w:rPr>
            </w:pPr>
            <w:r w:rsidRPr="00E63FC9">
              <w:rPr>
                <w:rFonts w:cs="Arial"/>
                <w:color w:val="000000"/>
                <w:sz w:val="20"/>
              </w:rPr>
              <w:t>Cambio Radical</w:t>
            </w:r>
          </w:p>
        </w:tc>
        <w:tc>
          <w:tcPr>
            <w:tcW w:w="1493" w:type="dxa"/>
            <w:vAlign w:val="center"/>
          </w:tcPr>
          <w:p w14:paraId="3D733B87" w14:textId="5177F1C1" w:rsidR="008F2402" w:rsidRPr="00E63FC9" w:rsidRDefault="008F2402" w:rsidP="00E63FC9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63FC9">
              <w:rPr>
                <w:rFonts w:cs="Arial"/>
                <w:color w:val="000000" w:themeColor="text1"/>
                <w:sz w:val="20"/>
              </w:rPr>
              <w:t>3</w:t>
            </w:r>
          </w:p>
        </w:tc>
      </w:tr>
      <w:tr w:rsidR="008F2402" w:rsidRPr="00E63FC9" w14:paraId="0891BD60" w14:textId="77777777" w:rsidTr="00E63FC9">
        <w:trPr>
          <w:trHeight w:val="93"/>
          <w:jc w:val="center"/>
        </w:trPr>
        <w:tc>
          <w:tcPr>
            <w:tcW w:w="1413" w:type="dxa"/>
            <w:vAlign w:val="center"/>
          </w:tcPr>
          <w:p w14:paraId="342F4DF3" w14:textId="018268E9" w:rsidR="008F2402" w:rsidRPr="00E63FC9" w:rsidRDefault="008F2402" w:rsidP="00E63FC9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20"/>
              </w:rPr>
            </w:pPr>
            <w:r w:rsidRPr="00E63FC9"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685" w:type="dxa"/>
            <w:gridSpan w:val="2"/>
            <w:vAlign w:val="center"/>
          </w:tcPr>
          <w:p w14:paraId="15CE4403" w14:textId="02FF666D" w:rsidR="008F2402" w:rsidRPr="00E63FC9" w:rsidRDefault="008F2402" w:rsidP="00E63FC9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20"/>
              </w:rPr>
            </w:pPr>
            <w:r w:rsidRPr="00E63FC9">
              <w:rPr>
                <w:rFonts w:cs="Arial"/>
                <w:color w:val="000000"/>
                <w:sz w:val="20"/>
              </w:rPr>
              <w:t>Centro Democrático</w:t>
            </w:r>
          </w:p>
        </w:tc>
        <w:tc>
          <w:tcPr>
            <w:tcW w:w="1493" w:type="dxa"/>
            <w:vAlign w:val="center"/>
          </w:tcPr>
          <w:p w14:paraId="2513EDAD" w14:textId="77777777" w:rsidR="008F2402" w:rsidRPr="00E63FC9" w:rsidRDefault="008F2402" w:rsidP="00E63FC9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63FC9">
              <w:rPr>
                <w:rFonts w:cs="Arial"/>
                <w:color w:val="000000" w:themeColor="text1"/>
                <w:sz w:val="20"/>
              </w:rPr>
              <w:t>93</w:t>
            </w:r>
          </w:p>
        </w:tc>
      </w:tr>
      <w:tr w:rsidR="008F2402" w:rsidRPr="00E63FC9" w14:paraId="42AA6E63" w14:textId="77777777" w:rsidTr="00E63FC9">
        <w:trPr>
          <w:trHeight w:val="93"/>
          <w:jc w:val="center"/>
        </w:trPr>
        <w:tc>
          <w:tcPr>
            <w:tcW w:w="1413" w:type="dxa"/>
            <w:vAlign w:val="center"/>
          </w:tcPr>
          <w:p w14:paraId="5A1AAFD7" w14:textId="1B09046C" w:rsidR="008F2402" w:rsidRPr="00E63FC9" w:rsidRDefault="008F2402" w:rsidP="00E63FC9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20"/>
              </w:rPr>
            </w:pPr>
            <w:r w:rsidRPr="00E63FC9"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685" w:type="dxa"/>
            <w:gridSpan w:val="2"/>
            <w:vAlign w:val="center"/>
          </w:tcPr>
          <w:p w14:paraId="4CD8AC23" w14:textId="43FB5147" w:rsidR="008F2402" w:rsidRPr="00E63FC9" w:rsidRDefault="008F2402" w:rsidP="00E63FC9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20"/>
              </w:rPr>
            </w:pPr>
            <w:r w:rsidRPr="00E63FC9">
              <w:rPr>
                <w:rFonts w:cs="Arial"/>
                <w:color w:val="000000"/>
                <w:sz w:val="20"/>
              </w:rPr>
              <w:t>Colombia Humana</w:t>
            </w:r>
          </w:p>
        </w:tc>
        <w:tc>
          <w:tcPr>
            <w:tcW w:w="1493" w:type="dxa"/>
            <w:vAlign w:val="center"/>
          </w:tcPr>
          <w:p w14:paraId="2F509D2C" w14:textId="77777777" w:rsidR="008F2402" w:rsidRPr="00E63FC9" w:rsidRDefault="008F2402" w:rsidP="00E63FC9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63FC9">
              <w:rPr>
                <w:rFonts w:cs="Arial"/>
                <w:color w:val="000000" w:themeColor="text1"/>
                <w:sz w:val="20"/>
              </w:rPr>
              <w:t>9</w:t>
            </w:r>
          </w:p>
        </w:tc>
      </w:tr>
      <w:tr w:rsidR="008F2402" w:rsidRPr="00E63FC9" w14:paraId="6481D2B4" w14:textId="77777777" w:rsidTr="00E63FC9">
        <w:trPr>
          <w:trHeight w:val="93"/>
          <w:jc w:val="center"/>
        </w:trPr>
        <w:tc>
          <w:tcPr>
            <w:tcW w:w="1413" w:type="dxa"/>
            <w:vAlign w:val="center"/>
          </w:tcPr>
          <w:p w14:paraId="1F5997CB" w14:textId="1B69D82A" w:rsidR="008F2402" w:rsidRPr="00E63FC9" w:rsidRDefault="008F2402" w:rsidP="00E63FC9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20"/>
              </w:rPr>
            </w:pPr>
            <w:r w:rsidRPr="00E63FC9"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685" w:type="dxa"/>
            <w:gridSpan w:val="2"/>
            <w:vAlign w:val="center"/>
          </w:tcPr>
          <w:p w14:paraId="4B2119B1" w14:textId="46968A71" w:rsidR="008F2402" w:rsidRPr="00E63FC9" w:rsidRDefault="008F2402" w:rsidP="00E63FC9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20"/>
              </w:rPr>
            </w:pPr>
            <w:r w:rsidRPr="00E63FC9">
              <w:rPr>
                <w:rFonts w:cs="Arial"/>
                <w:color w:val="000000"/>
                <w:sz w:val="20"/>
              </w:rPr>
              <w:t>Colombia Justa Libres</w:t>
            </w:r>
          </w:p>
        </w:tc>
        <w:tc>
          <w:tcPr>
            <w:tcW w:w="1493" w:type="dxa"/>
            <w:vAlign w:val="center"/>
          </w:tcPr>
          <w:p w14:paraId="4FE37810" w14:textId="1849D9F5" w:rsidR="008F2402" w:rsidRPr="00E63FC9" w:rsidRDefault="008F2402" w:rsidP="00E63FC9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63FC9">
              <w:rPr>
                <w:rFonts w:cs="Arial"/>
                <w:color w:val="000000" w:themeColor="text1"/>
                <w:sz w:val="20"/>
              </w:rPr>
              <w:t>17</w:t>
            </w:r>
          </w:p>
        </w:tc>
      </w:tr>
      <w:tr w:rsidR="008F2402" w:rsidRPr="00E63FC9" w14:paraId="270208B0" w14:textId="77777777" w:rsidTr="00E63FC9">
        <w:trPr>
          <w:trHeight w:val="93"/>
          <w:jc w:val="center"/>
        </w:trPr>
        <w:tc>
          <w:tcPr>
            <w:tcW w:w="1413" w:type="dxa"/>
            <w:vAlign w:val="center"/>
          </w:tcPr>
          <w:p w14:paraId="637D3BE0" w14:textId="643B5BBA" w:rsidR="008F2402" w:rsidRPr="00E63FC9" w:rsidRDefault="008F2402" w:rsidP="00E63FC9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20"/>
              </w:rPr>
            </w:pPr>
            <w:r w:rsidRPr="00E63FC9"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685" w:type="dxa"/>
            <w:gridSpan w:val="2"/>
            <w:vAlign w:val="center"/>
          </w:tcPr>
          <w:p w14:paraId="566EDD36" w14:textId="543AD299" w:rsidR="008F2402" w:rsidRPr="00E63FC9" w:rsidRDefault="008F2402" w:rsidP="00E63FC9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20"/>
              </w:rPr>
            </w:pPr>
            <w:r w:rsidRPr="00E63FC9">
              <w:rPr>
                <w:rFonts w:cs="Arial"/>
                <w:color w:val="000000"/>
                <w:sz w:val="20"/>
              </w:rPr>
              <w:t>De la U</w:t>
            </w:r>
          </w:p>
        </w:tc>
        <w:tc>
          <w:tcPr>
            <w:tcW w:w="1493" w:type="dxa"/>
            <w:vAlign w:val="center"/>
          </w:tcPr>
          <w:p w14:paraId="76293C7A" w14:textId="77777777" w:rsidR="008F2402" w:rsidRPr="00E63FC9" w:rsidRDefault="008F2402" w:rsidP="00E63FC9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63FC9">
              <w:rPr>
                <w:rFonts w:cs="Arial"/>
                <w:color w:val="000000" w:themeColor="text1"/>
                <w:sz w:val="20"/>
              </w:rPr>
              <w:t>9</w:t>
            </w:r>
          </w:p>
        </w:tc>
      </w:tr>
      <w:tr w:rsidR="008F2402" w:rsidRPr="00E63FC9" w14:paraId="1F105E00" w14:textId="77777777" w:rsidTr="00E63FC9">
        <w:trPr>
          <w:trHeight w:val="93"/>
          <w:jc w:val="center"/>
        </w:trPr>
        <w:tc>
          <w:tcPr>
            <w:tcW w:w="1413" w:type="dxa"/>
            <w:vAlign w:val="center"/>
          </w:tcPr>
          <w:p w14:paraId="1413FEDD" w14:textId="6FAE243A" w:rsidR="008F2402" w:rsidRPr="00E63FC9" w:rsidRDefault="008F2402" w:rsidP="00E63FC9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20"/>
              </w:rPr>
            </w:pPr>
            <w:r w:rsidRPr="00E63FC9"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3685" w:type="dxa"/>
            <w:gridSpan w:val="2"/>
            <w:vAlign w:val="center"/>
          </w:tcPr>
          <w:p w14:paraId="5E251D3B" w14:textId="06B0AD73" w:rsidR="008F2402" w:rsidRPr="00E63FC9" w:rsidRDefault="008F2402" w:rsidP="00E63FC9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20"/>
              </w:rPr>
            </w:pPr>
            <w:r w:rsidRPr="00E63FC9">
              <w:rPr>
                <w:rFonts w:cs="Arial"/>
                <w:color w:val="000000"/>
                <w:sz w:val="20"/>
              </w:rPr>
              <w:t>Ecologista Colombiano - LARA</w:t>
            </w:r>
          </w:p>
        </w:tc>
        <w:tc>
          <w:tcPr>
            <w:tcW w:w="1493" w:type="dxa"/>
            <w:vAlign w:val="center"/>
          </w:tcPr>
          <w:p w14:paraId="50DF3C12" w14:textId="42FAC94D" w:rsidR="008F2402" w:rsidRPr="00E63FC9" w:rsidRDefault="008F2402" w:rsidP="00E63FC9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63FC9">
              <w:rPr>
                <w:rFonts w:cs="Arial"/>
                <w:color w:val="000000" w:themeColor="text1"/>
                <w:sz w:val="20"/>
              </w:rPr>
              <w:t>17</w:t>
            </w:r>
          </w:p>
        </w:tc>
      </w:tr>
      <w:tr w:rsidR="008F2402" w:rsidRPr="00E63FC9" w14:paraId="55FA95A3" w14:textId="77777777" w:rsidTr="00E63FC9">
        <w:trPr>
          <w:trHeight w:val="93"/>
          <w:jc w:val="center"/>
        </w:trPr>
        <w:tc>
          <w:tcPr>
            <w:tcW w:w="1413" w:type="dxa"/>
            <w:vAlign w:val="center"/>
          </w:tcPr>
          <w:p w14:paraId="51F2E936" w14:textId="2A09757A" w:rsidR="008F2402" w:rsidRPr="00E63FC9" w:rsidRDefault="008F2402" w:rsidP="00E63FC9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20"/>
              </w:rPr>
            </w:pPr>
            <w:r w:rsidRPr="00E63FC9"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3685" w:type="dxa"/>
            <w:gridSpan w:val="2"/>
            <w:vAlign w:val="center"/>
          </w:tcPr>
          <w:p w14:paraId="6EE993D5" w14:textId="47EC8F61" w:rsidR="008F2402" w:rsidRPr="00E63FC9" w:rsidRDefault="008F2402" w:rsidP="00E63FC9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20"/>
              </w:rPr>
            </w:pPr>
            <w:r w:rsidRPr="00E63FC9">
              <w:rPr>
                <w:rFonts w:cs="Arial"/>
                <w:color w:val="000000"/>
                <w:sz w:val="20"/>
              </w:rPr>
              <w:t>En Marcha</w:t>
            </w:r>
          </w:p>
        </w:tc>
        <w:tc>
          <w:tcPr>
            <w:tcW w:w="1493" w:type="dxa"/>
            <w:vAlign w:val="center"/>
          </w:tcPr>
          <w:p w14:paraId="11D93CB5" w14:textId="77777777" w:rsidR="008F2402" w:rsidRPr="00E63FC9" w:rsidRDefault="008F2402" w:rsidP="00E63FC9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63FC9">
              <w:rPr>
                <w:rFonts w:cs="Arial"/>
                <w:color w:val="000000" w:themeColor="text1"/>
                <w:sz w:val="20"/>
              </w:rPr>
              <w:t>7</w:t>
            </w:r>
          </w:p>
        </w:tc>
      </w:tr>
      <w:tr w:rsidR="008F2402" w:rsidRPr="00E63FC9" w14:paraId="64755BA2" w14:textId="77777777" w:rsidTr="00E63FC9">
        <w:trPr>
          <w:trHeight w:val="93"/>
          <w:jc w:val="center"/>
        </w:trPr>
        <w:tc>
          <w:tcPr>
            <w:tcW w:w="1413" w:type="dxa"/>
            <w:vAlign w:val="center"/>
          </w:tcPr>
          <w:p w14:paraId="094B7CAA" w14:textId="59454FB5" w:rsidR="008F2402" w:rsidRPr="00E63FC9" w:rsidRDefault="008F2402" w:rsidP="00E63FC9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20"/>
              </w:rPr>
            </w:pPr>
            <w:r w:rsidRPr="00E63FC9"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3685" w:type="dxa"/>
            <w:gridSpan w:val="2"/>
            <w:vAlign w:val="center"/>
          </w:tcPr>
          <w:p w14:paraId="2FFA2F32" w14:textId="530FB9EE" w:rsidR="008F2402" w:rsidRPr="00E63FC9" w:rsidRDefault="008F2402" w:rsidP="00E63FC9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20"/>
              </w:rPr>
            </w:pPr>
            <w:r w:rsidRPr="00E63FC9">
              <w:rPr>
                <w:rFonts w:cs="Arial"/>
                <w:color w:val="000000"/>
                <w:sz w:val="20"/>
              </w:rPr>
              <w:t>Liberal Colombiano</w:t>
            </w:r>
          </w:p>
        </w:tc>
        <w:tc>
          <w:tcPr>
            <w:tcW w:w="1493" w:type="dxa"/>
            <w:vAlign w:val="center"/>
          </w:tcPr>
          <w:p w14:paraId="2BF155CD" w14:textId="77777777" w:rsidR="008F2402" w:rsidRPr="00E63FC9" w:rsidRDefault="008F2402" w:rsidP="00E63FC9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63FC9">
              <w:rPr>
                <w:rFonts w:cs="Arial"/>
                <w:color w:val="000000" w:themeColor="text1"/>
                <w:sz w:val="20"/>
              </w:rPr>
              <w:t>46</w:t>
            </w:r>
          </w:p>
        </w:tc>
      </w:tr>
      <w:tr w:rsidR="008F2402" w:rsidRPr="00E63FC9" w14:paraId="4912CA68" w14:textId="77777777" w:rsidTr="00E63FC9">
        <w:trPr>
          <w:trHeight w:val="93"/>
          <w:jc w:val="center"/>
        </w:trPr>
        <w:tc>
          <w:tcPr>
            <w:tcW w:w="1413" w:type="dxa"/>
            <w:vAlign w:val="center"/>
          </w:tcPr>
          <w:p w14:paraId="05493E9B" w14:textId="1D5CBDDF" w:rsidR="008F2402" w:rsidRPr="00E63FC9" w:rsidRDefault="008F2402" w:rsidP="00E63FC9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20"/>
              </w:rPr>
            </w:pPr>
            <w:r w:rsidRPr="00E63FC9"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3685" w:type="dxa"/>
            <w:gridSpan w:val="2"/>
            <w:vAlign w:val="center"/>
          </w:tcPr>
          <w:p w14:paraId="65F3713C" w14:textId="09ECE8C2" w:rsidR="008F2402" w:rsidRPr="00E63FC9" w:rsidRDefault="008F2402" w:rsidP="00E63FC9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20"/>
              </w:rPr>
            </w:pPr>
            <w:r w:rsidRPr="00E63FC9">
              <w:rPr>
                <w:rFonts w:cs="Arial"/>
                <w:color w:val="000000"/>
                <w:sz w:val="20"/>
              </w:rPr>
              <w:t>MAIS</w:t>
            </w:r>
          </w:p>
        </w:tc>
        <w:tc>
          <w:tcPr>
            <w:tcW w:w="1493" w:type="dxa"/>
            <w:vAlign w:val="center"/>
          </w:tcPr>
          <w:p w14:paraId="474BFC17" w14:textId="60AA1EA9" w:rsidR="008F2402" w:rsidRPr="00E63FC9" w:rsidRDefault="008F2402" w:rsidP="00E63FC9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63FC9">
              <w:rPr>
                <w:rFonts w:cs="Arial"/>
                <w:color w:val="000000" w:themeColor="text1"/>
                <w:sz w:val="20"/>
              </w:rPr>
              <w:t>14</w:t>
            </w:r>
          </w:p>
        </w:tc>
      </w:tr>
      <w:tr w:rsidR="008F2402" w:rsidRPr="00E63FC9" w14:paraId="695B017E" w14:textId="77777777" w:rsidTr="00E63FC9">
        <w:trPr>
          <w:trHeight w:val="93"/>
          <w:jc w:val="center"/>
        </w:trPr>
        <w:tc>
          <w:tcPr>
            <w:tcW w:w="1413" w:type="dxa"/>
            <w:vAlign w:val="center"/>
          </w:tcPr>
          <w:p w14:paraId="70EBDFA1" w14:textId="79671E78" w:rsidR="008F2402" w:rsidRPr="00E63FC9" w:rsidRDefault="008F2402" w:rsidP="00E63FC9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20"/>
              </w:rPr>
            </w:pPr>
            <w:r w:rsidRPr="00E63FC9"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3685" w:type="dxa"/>
            <w:gridSpan w:val="2"/>
            <w:vAlign w:val="center"/>
          </w:tcPr>
          <w:p w14:paraId="23EF1A40" w14:textId="0408E313" w:rsidR="008F2402" w:rsidRPr="00E63FC9" w:rsidRDefault="008F2402" w:rsidP="00E63FC9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20"/>
              </w:rPr>
            </w:pPr>
            <w:r w:rsidRPr="00E63FC9">
              <w:rPr>
                <w:rFonts w:cs="Arial"/>
                <w:color w:val="000000"/>
                <w:sz w:val="20"/>
              </w:rPr>
              <w:t>MIRA</w:t>
            </w:r>
          </w:p>
        </w:tc>
        <w:tc>
          <w:tcPr>
            <w:tcW w:w="1493" w:type="dxa"/>
            <w:vAlign w:val="center"/>
          </w:tcPr>
          <w:p w14:paraId="26CEDF58" w14:textId="63FBFE95" w:rsidR="008F2402" w:rsidRPr="00E63FC9" w:rsidRDefault="008F2402" w:rsidP="00E63FC9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63FC9">
              <w:rPr>
                <w:rFonts w:cs="Arial"/>
                <w:color w:val="000000" w:themeColor="text1"/>
                <w:sz w:val="20"/>
              </w:rPr>
              <w:t>11</w:t>
            </w:r>
          </w:p>
        </w:tc>
      </w:tr>
      <w:tr w:rsidR="008F2402" w:rsidRPr="00E63FC9" w14:paraId="465203FA" w14:textId="77777777" w:rsidTr="00E63FC9">
        <w:trPr>
          <w:trHeight w:val="93"/>
          <w:jc w:val="center"/>
        </w:trPr>
        <w:tc>
          <w:tcPr>
            <w:tcW w:w="1413" w:type="dxa"/>
            <w:vAlign w:val="center"/>
          </w:tcPr>
          <w:p w14:paraId="63552666" w14:textId="55627A30" w:rsidR="008F2402" w:rsidRPr="00E63FC9" w:rsidRDefault="008F2402" w:rsidP="00E63FC9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20"/>
              </w:rPr>
            </w:pPr>
            <w:r w:rsidRPr="00E63FC9"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3685" w:type="dxa"/>
            <w:gridSpan w:val="2"/>
            <w:vAlign w:val="center"/>
          </w:tcPr>
          <w:p w14:paraId="54AEF8E9" w14:textId="3DF65808" w:rsidR="008F2402" w:rsidRPr="00E63FC9" w:rsidRDefault="008F2402" w:rsidP="00E63FC9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20"/>
              </w:rPr>
            </w:pPr>
            <w:r w:rsidRPr="00E63FC9">
              <w:rPr>
                <w:rFonts w:cs="Arial"/>
                <w:color w:val="000000"/>
                <w:sz w:val="20"/>
              </w:rPr>
              <w:t>Nueva Fuerza Democrática</w:t>
            </w:r>
          </w:p>
        </w:tc>
        <w:tc>
          <w:tcPr>
            <w:tcW w:w="1493" w:type="dxa"/>
            <w:vAlign w:val="center"/>
          </w:tcPr>
          <w:p w14:paraId="578FE506" w14:textId="2E9C0785" w:rsidR="008F2402" w:rsidRPr="00E63FC9" w:rsidRDefault="008F2402" w:rsidP="00E63FC9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63FC9">
              <w:rPr>
                <w:rFonts w:cs="Arial"/>
                <w:color w:val="000000" w:themeColor="text1"/>
                <w:sz w:val="20"/>
              </w:rPr>
              <w:t>6</w:t>
            </w:r>
          </w:p>
        </w:tc>
      </w:tr>
      <w:tr w:rsidR="008F2402" w:rsidRPr="00E63FC9" w14:paraId="2947EF36" w14:textId="77777777" w:rsidTr="00E63FC9">
        <w:trPr>
          <w:trHeight w:val="93"/>
          <w:jc w:val="center"/>
        </w:trPr>
        <w:tc>
          <w:tcPr>
            <w:tcW w:w="1413" w:type="dxa"/>
            <w:vAlign w:val="center"/>
          </w:tcPr>
          <w:p w14:paraId="536F5DC5" w14:textId="32D94046" w:rsidR="008F2402" w:rsidRPr="00E63FC9" w:rsidRDefault="008F2402" w:rsidP="00E63FC9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20"/>
              </w:rPr>
            </w:pPr>
            <w:r w:rsidRPr="00E63FC9"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3685" w:type="dxa"/>
            <w:gridSpan w:val="2"/>
            <w:vAlign w:val="center"/>
          </w:tcPr>
          <w:p w14:paraId="726D2122" w14:textId="538397CB" w:rsidR="008F2402" w:rsidRPr="00E63FC9" w:rsidRDefault="008F2402" w:rsidP="00E63FC9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20"/>
              </w:rPr>
            </w:pPr>
            <w:r w:rsidRPr="00E63FC9">
              <w:rPr>
                <w:rFonts w:cs="Arial"/>
                <w:color w:val="000000"/>
                <w:sz w:val="20"/>
              </w:rPr>
              <w:t>Nuevo Liberalismo</w:t>
            </w:r>
          </w:p>
        </w:tc>
        <w:tc>
          <w:tcPr>
            <w:tcW w:w="1493" w:type="dxa"/>
            <w:vAlign w:val="center"/>
          </w:tcPr>
          <w:p w14:paraId="5F9D1BFF" w14:textId="7A6322D4" w:rsidR="008F2402" w:rsidRPr="00E63FC9" w:rsidRDefault="008F2402" w:rsidP="00E63FC9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63FC9">
              <w:rPr>
                <w:rFonts w:cs="Arial"/>
                <w:color w:val="000000" w:themeColor="text1"/>
                <w:sz w:val="20"/>
              </w:rPr>
              <w:t>26</w:t>
            </w:r>
          </w:p>
        </w:tc>
      </w:tr>
      <w:tr w:rsidR="008F2402" w:rsidRPr="00E63FC9" w14:paraId="4B1C82CA" w14:textId="77777777" w:rsidTr="00E63FC9">
        <w:trPr>
          <w:trHeight w:val="93"/>
          <w:jc w:val="center"/>
        </w:trPr>
        <w:tc>
          <w:tcPr>
            <w:tcW w:w="1413" w:type="dxa"/>
            <w:vAlign w:val="center"/>
          </w:tcPr>
          <w:p w14:paraId="47B0C1D5" w14:textId="483C2849" w:rsidR="008F2402" w:rsidRPr="00E63FC9" w:rsidRDefault="008F2402" w:rsidP="00E63FC9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20"/>
              </w:rPr>
            </w:pPr>
            <w:r w:rsidRPr="00E63FC9"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3685" w:type="dxa"/>
            <w:gridSpan w:val="2"/>
            <w:vAlign w:val="center"/>
          </w:tcPr>
          <w:p w14:paraId="6308F2B3" w14:textId="46E2495E" w:rsidR="008F2402" w:rsidRPr="00E63FC9" w:rsidRDefault="008F2402" w:rsidP="00E63FC9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20"/>
              </w:rPr>
            </w:pPr>
            <w:r w:rsidRPr="00E63FC9">
              <w:rPr>
                <w:rFonts w:cs="Arial"/>
                <w:color w:val="000000"/>
                <w:sz w:val="20"/>
              </w:rPr>
              <w:t>Polo Democrático Alternativo</w:t>
            </w:r>
          </w:p>
        </w:tc>
        <w:tc>
          <w:tcPr>
            <w:tcW w:w="1493" w:type="dxa"/>
            <w:vAlign w:val="center"/>
          </w:tcPr>
          <w:p w14:paraId="6953B390" w14:textId="7225749C" w:rsidR="008F2402" w:rsidRPr="00E63FC9" w:rsidRDefault="008F2402" w:rsidP="00E63FC9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63FC9">
              <w:rPr>
                <w:rFonts w:cs="Arial"/>
                <w:color w:val="000000" w:themeColor="text1"/>
                <w:sz w:val="20"/>
              </w:rPr>
              <w:t>51</w:t>
            </w:r>
          </w:p>
        </w:tc>
      </w:tr>
      <w:tr w:rsidR="008F2402" w:rsidRPr="00E63FC9" w14:paraId="7C6BC1B1" w14:textId="77777777" w:rsidTr="00E63FC9">
        <w:trPr>
          <w:trHeight w:val="93"/>
          <w:jc w:val="center"/>
        </w:trPr>
        <w:tc>
          <w:tcPr>
            <w:tcW w:w="1413" w:type="dxa"/>
            <w:vAlign w:val="center"/>
          </w:tcPr>
          <w:p w14:paraId="1FD2534E" w14:textId="21F7803B" w:rsidR="008F2402" w:rsidRPr="00E63FC9" w:rsidRDefault="008F2402" w:rsidP="00E63FC9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20"/>
              </w:rPr>
            </w:pPr>
            <w:r w:rsidRPr="00E63FC9"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3685" w:type="dxa"/>
            <w:gridSpan w:val="2"/>
            <w:vAlign w:val="center"/>
          </w:tcPr>
          <w:p w14:paraId="62D29B98" w14:textId="2EFF1F24" w:rsidR="008F2402" w:rsidRPr="00E63FC9" w:rsidRDefault="008F2402" w:rsidP="00E63FC9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20"/>
              </w:rPr>
            </w:pPr>
            <w:r w:rsidRPr="00E63FC9">
              <w:rPr>
                <w:rFonts w:cs="Arial"/>
                <w:color w:val="000000"/>
                <w:sz w:val="20"/>
              </w:rPr>
              <w:t>Unión Patriótica</w:t>
            </w:r>
          </w:p>
        </w:tc>
        <w:tc>
          <w:tcPr>
            <w:tcW w:w="1493" w:type="dxa"/>
            <w:vAlign w:val="center"/>
          </w:tcPr>
          <w:p w14:paraId="44A80244" w14:textId="0C5A7B67" w:rsidR="008F2402" w:rsidRPr="00E63FC9" w:rsidRDefault="008F2402" w:rsidP="00E63FC9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63FC9">
              <w:rPr>
                <w:rFonts w:cs="Arial"/>
                <w:color w:val="000000" w:themeColor="text1"/>
                <w:sz w:val="20"/>
              </w:rPr>
              <w:t>12</w:t>
            </w:r>
          </w:p>
        </w:tc>
      </w:tr>
      <w:tr w:rsidR="008F2402" w:rsidRPr="00E63FC9" w14:paraId="7363B927" w14:textId="77777777" w:rsidTr="00E63FC9">
        <w:trPr>
          <w:trHeight w:val="93"/>
          <w:jc w:val="center"/>
        </w:trPr>
        <w:tc>
          <w:tcPr>
            <w:tcW w:w="1413" w:type="dxa"/>
            <w:vAlign w:val="center"/>
          </w:tcPr>
          <w:p w14:paraId="4CF29F15" w14:textId="77777777" w:rsidR="008F2402" w:rsidRPr="00E63FC9" w:rsidRDefault="008F2402" w:rsidP="00E63FC9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685" w:type="dxa"/>
            <w:gridSpan w:val="2"/>
            <w:vAlign w:val="center"/>
          </w:tcPr>
          <w:p w14:paraId="12CDC52B" w14:textId="77777777" w:rsidR="008F2402" w:rsidRPr="00E63FC9" w:rsidRDefault="008F2402" w:rsidP="00E63FC9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20"/>
              </w:rPr>
            </w:pPr>
            <w:r w:rsidRPr="00E63FC9">
              <w:rPr>
                <w:rFonts w:cs="Arial"/>
                <w:color w:val="000000"/>
                <w:sz w:val="20"/>
              </w:rPr>
              <w:t>Con toda por Bogotá</w:t>
            </w:r>
          </w:p>
        </w:tc>
        <w:tc>
          <w:tcPr>
            <w:tcW w:w="1493" w:type="dxa"/>
            <w:vAlign w:val="center"/>
          </w:tcPr>
          <w:p w14:paraId="7B11C29B" w14:textId="77777777" w:rsidR="008F2402" w:rsidRPr="00E63FC9" w:rsidRDefault="008F2402" w:rsidP="00E63FC9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63FC9">
              <w:rPr>
                <w:rFonts w:cs="Arial"/>
                <w:color w:val="000000" w:themeColor="text1"/>
                <w:sz w:val="20"/>
              </w:rPr>
              <w:t>3</w:t>
            </w:r>
          </w:p>
        </w:tc>
      </w:tr>
      <w:tr w:rsidR="008F2402" w:rsidRPr="00E63FC9" w14:paraId="18C2459F" w14:textId="77777777" w:rsidTr="00E63FC9">
        <w:trPr>
          <w:trHeight w:val="208"/>
          <w:jc w:val="center"/>
        </w:trPr>
        <w:tc>
          <w:tcPr>
            <w:tcW w:w="1413" w:type="dxa"/>
            <w:vAlign w:val="center"/>
          </w:tcPr>
          <w:p w14:paraId="53C30F51" w14:textId="063CD14C" w:rsidR="008F2402" w:rsidRPr="00E63FC9" w:rsidRDefault="008F2402" w:rsidP="00E63FC9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20"/>
              </w:rPr>
            </w:pPr>
            <w:r w:rsidRPr="00E63FC9"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3685" w:type="dxa"/>
            <w:gridSpan w:val="2"/>
            <w:vAlign w:val="center"/>
          </w:tcPr>
          <w:p w14:paraId="7D2F83E5" w14:textId="663610E5" w:rsidR="008F2402" w:rsidRPr="00E63FC9" w:rsidRDefault="008F2402" w:rsidP="00E63FC9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20"/>
              </w:rPr>
            </w:pPr>
            <w:r w:rsidRPr="00E63FC9">
              <w:rPr>
                <w:rFonts w:cs="Arial"/>
                <w:color w:val="000000"/>
                <w:sz w:val="20"/>
              </w:rPr>
              <w:t>Por la diversidad sexual y de géneros</w:t>
            </w:r>
          </w:p>
        </w:tc>
        <w:tc>
          <w:tcPr>
            <w:tcW w:w="1493" w:type="dxa"/>
            <w:vAlign w:val="center"/>
          </w:tcPr>
          <w:p w14:paraId="22E3D07E" w14:textId="43331B8D" w:rsidR="008F2402" w:rsidRPr="00E63FC9" w:rsidRDefault="008F2402" w:rsidP="00E63FC9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63FC9">
              <w:rPr>
                <w:rFonts w:cs="Arial"/>
                <w:color w:val="000000" w:themeColor="text1"/>
                <w:sz w:val="20"/>
              </w:rPr>
              <w:t>1</w:t>
            </w:r>
          </w:p>
        </w:tc>
      </w:tr>
      <w:tr w:rsidR="008F2402" w:rsidRPr="00E63FC9" w14:paraId="43994D85" w14:textId="77777777" w:rsidTr="00E63FC9">
        <w:trPr>
          <w:trHeight w:val="93"/>
          <w:jc w:val="center"/>
        </w:trPr>
        <w:tc>
          <w:tcPr>
            <w:tcW w:w="3295" w:type="dxa"/>
            <w:gridSpan w:val="2"/>
            <w:vAlign w:val="center"/>
          </w:tcPr>
          <w:p w14:paraId="6FF5A20D" w14:textId="1AB4BB74" w:rsidR="008F2402" w:rsidRPr="00E63FC9" w:rsidRDefault="008F2402" w:rsidP="00E63FC9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 w:rsidRPr="00E63FC9">
              <w:rPr>
                <w:rFonts w:cs="Arial"/>
                <w:b/>
                <w:bCs/>
                <w:color w:val="000000"/>
                <w:sz w:val="20"/>
              </w:rPr>
              <w:t>Total:</w:t>
            </w:r>
          </w:p>
        </w:tc>
        <w:tc>
          <w:tcPr>
            <w:tcW w:w="3296" w:type="dxa"/>
            <w:gridSpan w:val="2"/>
            <w:vAlign w:val="center"/>
          </w:tcPr>
          <w:p w14:paraId="3D56BCE4" w14:textId="77777777" w:rsidR="008F2402" w:rsidRPr="00E63FC9" w:rsidRDefault="008F2402" w:rsidP="00E63FC9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 w:rsidRPr="00E63FC9">
              <w:rPr>
                <w:rFonts w:cs="Arial"/>
                <w:b/>
                <w:bCs/>
                <w:color w:val="000000"/>
                <w:sz w:val="20"/>
              </w:rPr>
              <w:t>420</w:t>
            </w:r>
          </w:p>
        </w:tc>
      </w:tr>
    </w:tbl>
    <w:p w14:paraId="6B3FC739" w14:textId="77777777" w:rsidR="008F2402" w:rsidRDefault="008F2402" w:rsidP="008F2402">
      <w:pPr>
        <w:jc w:val="center"/>
        <w:rPr>
          <w:sz w:val="16"/>
          <w:szCs w:val="16"/>
        </w:rPr>
      </w:pPr>
      <w:r>
        <w:rPr>
          <w:sz w:val="16"/>
          <w:szCs w:val="16"/>
        </w:rPr>
        <w:t>Fuente: Comisión Segunda Permanente de Gobierno</w:t>
      </w:r>
    </w:p>
    <w:p w14:paraId="08CAC2BB" w14:textId="77777777" w:rsidR="008F2402" w:rsidRDefault="008F2402" w:rsidP="008F2402">
      <w:pPr>
        <w:jc w:val="center"/>
        <w:rPr>
          <w:sz w:val="16"/>
          <w:szCs w:val="16"/>
        </w:rPr>
      </w:pPr>
    </w:p>
    <w:p w14:paraId="05D1C3F8" w14:textId="5B57C38E" w:rsidR="008F2402" w:rsidRDefault="008F2402" w:rsidP="0087447B">
      <w:pPr>
        <w:rPr>
          <w:sz w:val="20"/>
        </w:rPr>
      </w:pPr>
    </w:p>
    <w:p w14:paraId="07B00988" w14:textId="783B52EB" w:rsidR="0087447B" w:rsidRPr="008F2402" w:rsidRDefault="0087447B" w:rsidP="00D955EA">
      <w:pPr>
        <w:pStyle w:val="Prrafodelista"/>
        <w:numPr>
          <w:ilvl w:val="1"/>
          <w:numId w:val="24"/>
        </w:numPr>
        <w:rPr>
          <w:b/>
          <w:sz w:val="22"/>
          <w:szCs w:val="22"/>
        </w:rPr>
      </w:pPr>
      <w:r w:rsidRPr="008F2402">
        <w:rPr>
          <w:b/>
          <w:sz w:val="22"/>
          <w:szCs w:val="22"/>
        </w:rPr>
        <w:t>Proposiciones pendientes de aprobación</w:t>
      </w:r>
    </w:p>
    <w:p w14:paraId="076A6D11" w14:textId="77777777" w:rsidR="0087447B" w:rsidRPr="008F2402" w:rsidRDefault="0087447B" w:rsidP="0087447B">
      <w:pPr>
        <w:pStyle w:val="Prrafodelista"/>
        <w:ind w:left="736"/>
        <w:rPr>
          <w:b/>
          <w:sz w:val="22"/>
          <w:szCs w:val="22"/>
        </w:rPr>
      </w:pPr>
    </w:p>
    <w:p w14:paraId="18E6E3AB" w14:textId="775DBCA9" w:rsidR="0087447B" w:rsidRPr="008F2402" w:rsidRDefault="0087447B" w:rsidP="0087447B">
      <w:pPr>
        <w:jc w:val="both"/>
        <w:rPr>
          <w:sz w:val="22"/>
          <w:szCs w:val="22"/>
        </w:rPr>
      </w:pPr>
      <w:r w:rsidRPr="008F2402">
        <w:rPr>
          <w:sz w:val="22"/>
          <w:szCs w:val="22"/>
        </w:rPr>
        <w:t>A la fecha de presentación del</w:t>
      </w:r>
      <w:r w:rsidR="008F2402">
        <w:rPr>
          <w:sz w:val="22"/>
          <w:szCs w:val="22"/>
        </w:rPr>
        <w:t xml:space="preserve"> presente</w:t>
      </w:r>
      <w:r w:rsidRPr="008F2402">
        <w:rPr>
          <w:sz w:val="22"/>
          <w:szCs w:val="22"/>
        </w:rPr>
        <w:t xml:space="preserve"> inform</w:t>
      </w:r>
      <w:r w:rsidR="008F2402">
        <w:rPr>
          <w:sz w:val="22"/>
          <w:szCs w:val="22"/>
        </w:rPr>
        <w:t>e</w:t>
      </w:r>
      <w:r w:rsidRPr="008F2402">
        <w:rPr>
          <w:sz w:val="22"/>
          <w:szCs w:val="22"/>
        </w:rPr>
        <w:t>, no queda ninguna proposición pendiente de aprobación ante la Comisión Segunda Permanente de Gobierno</w:t>
      </w:r>
      <w:r w:rsidR="008F2402" w:rsidRPr="008F2402">
        <w:rPr>
          <w:sz w:val="22"/>
          <w:szCs w:val="22"/>
        </w:rPr>
        <w:t>.</w:t>
      </w:r>
    </w:p>
    <w:p w14:paraId="6CB8DD54" w14:textId="77777777" w:rsidR="0087447B" w:rsidRPr="00D955EA" w:rsidRDefault="0087447B" w:rsidP="0087447B">
      <w:pPr>
        <w:jc w:val="both"/>
        <w:rPr>
          <w:sz w:val="20"/>
        </w:rPr>
      </w:pPr>
    </w:p>
    <w:p w14:paraId="0B0FC0ED" w14:textId="2FB66E2F" w:rsidR="0087447B" w:rsidRPr="008F2402" w:rsidRDefault="0087447B" w:rsidP="00382BC0">
      <w:pPr>
        <w:pStyle w:val="Prrafodelista"/>
        <w:numPr>
          <w:ilvl w:val="1"/>
          <w:numId w:val="24"/>
        </w:numPr>
        <w:jc w:val="both"/>
        <w:rPr>
          <w:b/>
          <w:sz w:val="22"/>
          <w:szCs w:val="22"/>
        </w:rPr>
      </w:pPr>
      <w:r w:rsidRPr="008F2402">
        <w:rPr>
          <w:b/>
          <w:sz w:val="22"/>
          <w:szCs w:val="22"/>
        </w:rPr>
        <w:t>Proposiciones trasladadas y/o recibidas de otras Comisiones / Secretaria General.</w:t>
      </w:r>
    </w:p>
    <w:p w14:paraId="34B20B48" w14:textId="77777777" w:rsidR="0087447B" w:rsidRDefault="0087447B" w:rsidP="0087447B">
      <w:pPr>
        <w:jc w:val="both"/>
        <w:rPr>
          <w:szCs w:val="24"/>
        </w:rPr>
      </w:pPr>
    </w:p>
    <w:tbl>
      <w:tblPr>
        <w:tblStyle w:val="Tablaconcuadrcula"/>
        <w:tblW w:w="8843" w:type="dxa"/>
        <w:tblLayout w:type="fixed"/>
        <w:tblLook w:val="01E0" w:firstRow="1" w:lastRow="1" w:firstColumn="1" w:lastColumn="1" w:noHBand="0" w:noVBand="0"/>
      </w:tblPr>
      <w:tblGrid>
        <w:gridCol w:w="4350"/>
        <w:gridCol w:w="4493"/>
      </w:tblGrid>
      <w:tr w:rsidR="008F2402" w:rsidRPr="008F2402" w14:paraId="292217AA" w14:textId="77777777" w:rsidTr="008F2402">
        <w:trPr>
          <w:trHeight w:val="432"/>
        </w:trPr>
        <w:tc>
          <w:tcPr>
            <w:tcW w:w="4350" w:type="dxa"/>
          </w:tcPr>
          <w:p w14:paraId="2B0E871A" w14:textId="77777777" w:rsidR="008F2402" w:rsidRPr="008F2402" w:rsidRDefault="008F2402" w:rsidP="004D4134">
            <w:pPr>
              <w:pStyle w:val="TableParagraph"/>
              <w:spacing w:line="230" w:lineRule="exact"/>
              <w:ind w:left="681" w:right="614" w:hanging="63"/>
              <w:rPr>
                <w:sz w:val="20"/>
              </w:rPr>
            </w:pPr>
            <w:r w:rsidRPr="008F2402">
              <w:rPr>
                <w:sz w:val="20"/>
              </w:rPr>
              <w:t>Proposiciones</w:t>
            </w:r>
            <w:r w:rsidRPr="008F2402">
              <w:rPr>
                <w:spacing w:val="-14"/>
                <w:sz w:val="20"/>
              </w:rPr>
              <w:t xml:space="preserve"> </w:t>
            </w:r>
            <w:r w:rsidRPr="008F2402">
              <w:rPr>
                <w:sz w:val="20"/>
              </w:rPr>
              <w:t>trasladadas</w:t>
            </w:r>
            <w:r w:rsidRPr="008F2402">
              <w:rPr>
                <w:spacing w:val="-14"/>
                <w:sz w:val="20"/>
              </w:rPr>
              <w:t xml:space="preserve"> </w:t>
            </w:r>
            <w:r w:rsidRPr="008F2402">
              <w:rPr>
                <w:sz w:val="20"/>
              </w:rPr>
              <w:t>a</w:t>
            </w:r>
            <w:r w:rsidRPr="008F2402">
              <w:rPr>
                <w:spacing w:val="-13"/>
                <w:sz w:val="20"/>
              </w:rPr>
              <w:t xml:space="preserve"> </w:t>
            </w:r>
            <w:r w:rsidRPr="008F2402">
              <w:rPr>
                <w:sz w:val="20"/>
              </w:rPr>
              <w:t>otras Comisiones / secretaria general</w:t>
            </w:r>
          </w:p>
        </w:tc>
        <w:tc>
          <w:tcPr>
            <w:tcW w:w="4493" w:type="dxa"/>
          </w:tcPr>
          <w:p w14:paraId="6761AC76" w14:textId="77777777" w:rsidR="008F2402" w:rsidRPr="008F2402" w:rsidRDefault="008F2402" w:rsidP="004D4134">
            <w:pPr>
              <w:pStyle w:val="TableParagraph"/>
              <w:spacing w:line="230" w:lineRule="exact"/>
              <w:ind w:left="844" w:hanging="579"/>
              <w:rPr>
                <w:sz w:val="20"/>
              </w:rPr>
            </w:pPr>
            <w:r w:rsidRPr="008F2402">
              <w:rPr>
                <w:sz w:val="20"/>
              </w:rPr>
              <w:t>Proposiciones</w:t>
            </w:r>
            <w:r w:rsidRPr="008F2402">
              <w:rPr>
                <w:spacing w:val="-9"/>
                <w:sz w:val="20"/>
              </w:rPr>
              <w:t xml:space="preserve"> </w:t>
            </w:r>
            <w:r w:rsidRPr="008F2402">
              <w:rPr>
                <w:sz w:val="20"/>
              </w:rPr>
              <w:t>recibidas</w:t>
            </w:r>
            <w:r w:rsidRPr="008F2402">
              <w:rPr>
                <w:spacing w:val="-8"/>
                <w:sz w:val="20"/>
              </w:rPr>
              <w:t xml:space="preserve"> </w:t>
            </w:r>
            <w:r w:rsidRPr="008F2402">
              <w:rPr>
                <w:sz w:val="20"/>
              </w:rPr>
              <w:t>por</w:t>
            </w:r>
            <w:r w:rsidRPr="008F2402">
              <w:rPr>
                <w:spacing w:val="-9"/>
                <w:sz w:val="20"/>
              </w:rPr>
              <w:t xml:space="preserve"> </w:t>
            </w:r>
            <w:r w:rsidRPr="008F2402">
              <w:rPr>
                <w:sz w:val="20"/>
              </w:rPr>
              <w:t>traslado</w:t>
            </w:r>
            <w:r w:rsidRPr="008F2402">
              <w:rPr>
                <w:spacing w:val="-9"/>
                <w:sz w:val="20"/>
              </w:rPr>
              <w:t xml:space="preserve"> </w:t>
            </w:r>
            <w:r w:rsidRPr="008F2402">
              <w:rPr>
                <w:sz w:val="20"/>
              </w:rPr>
              <w:t>de</w:t>
            </w:r>
            <w:r w:rsidRPr="008F2402">
              <w:rPr>
                <w:spacing w:val="-9"/>
                <w:sz w:val="20"/>
              </w:rPr>
              <w:t xml:space="preserve"> </w:t>
            </w:r>
            <w:r w:rsidRPr="008F2402">
              <w:rPr>
                <w:sz w:val="20"/>
              </w:rPr>
              <w:t>otras comisiones / secretaria general</w:t>
            </w:r>
          </w:p>
        </w:tc>
      </w:tr>
      <w:tr w:rsidR="008F2402" w:rsidRPr="008F2402" w14:paraId="2C881C3D" w14:textId="77777777" w:rsidTr="008F2402">
        <w:trPr>
          <w:trHeight w:val="2161"/>
        </w:trPr>
        <w:tc>
          <w:tcPr>
            <w:tcW w:w="4350" w:type="dxa"/>
          </w:tcPr>
          <w:p w14:paraId="1BF2A4B5" w14:textId="77777777" w:rsidR="008F2402" w:rsidRPr="008F2402" w:rsidRDefault="008F2402" w:rsidP="004D4134">
            <w:pPr>
              <w:rPr>
                <w:sz w:val="20"/>
              </w:rPr>
            </w:pPr>
            <w:r w:rsidRPr="008F2402">
              <w:rPr>
                <w:sz w:val="20"/>
              </w:rPr>
              <w:t xml:space="preserve">             </w:t>
            </w:r>
          </w:p>
          <w:p w14:paraId="46A58653" w14:textId="77777777" w:rsidR="008F2402" w:rsidRPr="008F2402" w:rsidRDefault="008F2402" w:rsidP="008F2402">
            <w:pPr>
              <w:pStyle w:val="Prrafodelista"/>
              <w:numPr>
                <w:ilvl w:val="0"/>
                <w:numId w:val="8"/>
              </w:numPr>
              <w:ind w:left="1920"/>
              <w:rPr>
                <w:sz w:val="20"/>
              </w:rPr>
            </w:pPr>
            <w:r w:rsidRPr="008F2402">
              <w:rPr>
                <w:sz w:val="20"/>
              </w:rPr>
              <w:t>93 de 2024</w:t>
            </w:r>
          </w:p>
          <w:p w14:paraId="571EFE6F" w14:textId="77777777" w:rsidR="008F2402" w:rsidRPr="008F2402" w:rsidRDefault="008F2402" w:rsidP="008F2402">
            <w:pPr>
              <w:pStyle w:val="Prrafodelista"/>
              <w:numPr>
                <w:ilvl w:val="0"/>
                <w:numId w:val="8"/>
              </w:numPr>
              <w:ind w:left="1920"/>
              <w:rPr>
                <w:sz w:val="20"/>
              </w:rPr>
            </w:pPr>
            <w:r w:rsidRPr="008F2402">
              <w:rPr>
                <w:sz w:val="20"/>
              </w:rPr>
              <w:t>095 de 2024</w:t>
            </w:r>
          </w:p>
          <w:p w14:paraId="5B13D1D2" w14:textId="77777777" w:rsidR="008F2402" w:rsidRPr="008F2402" w:rsidRDefault="008F2402" w:rsidP="008F2402">
            <w:pPr>
              <w:pStyle w:val="Prrafodelista"/>
              <w:numPr>
                <w:ilvl w:val="0"/>
                <w:numId w:val="8"/>
              </w:numPr>
              <w:ind w:left="1920"/>
              <w:rPr>
                <w:sz w:val="20"/>
              </w:rPr>
            </w:pPr>
            <w:r w:rsidRPr="008F2402">
              <w:rPr>
                <w:sz w:val="20"/>
              </w:rPr>
              <w:t>104 de 2024</w:t>
            </w:r>
          </w:p>
          <w:p w14:paraId="22655BE7" w14:textId="77777777" w:rsidR="008F2402" w:rsidRPr="008F2402" w:rsidRDefault="008F2402" w:rsidP="008F2402">
            <w:pPr>
              <w:pStyle w:val="Prrafodelista"/>
              <w:numPr>
                <w:ilvl w:val="0"/>
                <w:numId w:val="8"/>
              </w:numPr>
              <w:ind w:left="1920"/>
              <w:rPr>
                <w:sz w:val="20"/>
              </w:rPr>
            </w:pPr>
            <w:r w:rsidRPr="008F2402">
              <w:rPr>
                <w:sz w:val="20"/>
              </w:rPr>
              <w:t>112 de 2024</w:t>
            </w:r>
          </w:p>
          <w:p w14:paraId="25837500" w14:textId="77777777" w:rsidR="008F2402" w:rsidRPr="008F2402" w:rsidRDefault="008F2402" w:rsidP="008F2402">
            <w:pPr>
              <w:pStyle w:val="Prrafodelista"/>
              <w:numPr>
                <w:ilvl w:val="0"/>
                <w:numId w:val="8"/>
              </w:numPr>
              <w:ind w:left="1920"/>
              <w:rPr>
                <w:sz w:val="20"/>
              </w:rPr>
            </w:pPr>
            <w:r w:rsidRPr="008F2402">
              <w:rPr>
                <w:sz w:val="20"/>
              </w:rPr>
              <w:t>118 de 2024</w:t>
            </w:r>
          </w:p>
          <w:p w14:paraId="3F2C50CD" w14:textId="77777777" w:rsidR="008F2402" w:rsidRPr="008F2402" w:rsidRDefault="008F2402" w:rsidP="008F2402">
            <w:pPr>
              <w:pStyle w:val="Prrafodelista"/>
              <w:numPr>
                <w:ilvl w:val="0"/>
                <w:numId w:val="8"/>
              </w:numPr>
              <w:ind w:left="1920"/>
              <w:rPr>
                <w:sz w:val="20"/>
              </w:rPr>
            </w:pPr>
            <w:r w:rsidRPr="008F2402">
              <w:rPr>
                <w:sz w:val="20"/>
              </w:rPr>
              <w:t>149 de 2024</w:t>
            </w:r>
          </w:p>
          <w:p w14:paraId="22248D1C" w14:textId="77777777" w:rsidR="008F2402" w:rsidRPr="008F2402" w:rsidRDefault="008F2402" w:rsidP="008F2402">
            <w:pPr>
              <w:pStyle w:val="Prrafodelista"/>
              <w:numPr>
                <w:ilvl w:val="0"/>
                <w:numId w:val="8"/>
              </w:numPr>
              <w:ind w:left="1920"/>
              <w:rPr>
                <w:sz w:val="20"/>
              </w:rPr>
            </w:pPr>
            <w:r w:rsidRPr="008F2402">
              <w:rPr>
                <w:sz w:val="20"/>
              </w:rPr>
              <w:t>267 de 2024</w:t>
            </w:r>
          </w:p>
          <w:p w14:paraId="6F462D55" w14:textId="77777777" w:rsidR="008F2402" w:rsidRPr="008F2402" w:rsidRDefault="008F2402" w:rsidP="008F2402">
            <w:pPr>
              <w:pStyle w:val="Prrafodelista"/>
              <w:numPr>
                <w:ilvl w:val="0"/>
                <w:numId w:val="8"/>
              </w:numPr>
              <w:ind w:left="1920"/>
              <w:rPr>
                <w:sz w:val="20"/>
              </w:rPr>
            </w:pPr>
            <w:r w:rsidRPr="008F2402">
              <w:rPr>
                <w:sz w:val="20"/>
              </w:rPr>
              <w:t>277 de 2024</w:t>
            </w:r>
          </w:p>
          <w:p w14:paraId="7245FEA0" w14:textId="77777777" w:rsidR="008F2402" w:rsidRPr="008F2402" w:rsidRDefault="008F2402" w:rsidP="008F2402">
            <w:pPr>
              <w:pStyle w:val="Prrafodelista"/>
              <w:numPr>
                <w:ilvl w:val="0"/>
                <w:numId w:val="8"/>
              </w:numPr>
              <w:ind w:left="1920"/>
              <w:rPr>
                <w:sz w:val="20"/>
              </w:rPr>
            </w:pPr>
            <w:r w:rsidRPr="008F2402">
              <w:rPr>
                <w:sz w:val="20"/>
              </w:rPr>
              <w:t>282 de 2024</w:t>
            </w:r>
          </w:p>
          <w:p w14:paraId="02463DEF" w14:textId="77777777" w:rsidR="008F2402" w:rsidRPr="008F2402" w:rsidRDefault="008F2402" w:rsidP="008F2402">
            <w:pPr>
              <w:pStyle w:val="Prrafodelista"/>
              <w:numPr>
                <w:ilvl w:val="0"/>
                <w:numId w:val="8"/>
              </w:numPr>
              <w:ind w:left="1920"/>
              <w:rPr>
                <w:sz w:val="20"/>
              </w:rPr>
            </w:pPr>
            <w:r w:rsidRPr="008F2402">
              <w:rPr>
                <w:sz w:val="20"/>
              </w:rPr>
              <w:t>299 de 2024</w:t>
            </w:r>
          </w:p>
          <w:p w14:paraId="5BC2AC66" w14:textId="77777777" w:rsidR="008F2402" w:rsidRPr="008F2402" w:rsidRDefault="008F2402" w:rsidP="008F2402">
            <w:pPr>
              <w:pStyle w:val="Prrafodelista"/>
              <w:numPr>
                <w:ilvl w:val="0"/>
                <w:numId w:val="8"/>
              </w:numPr>
              <w:ind w:left="1920"/>
              <w:rPr>
                <w:sz w:val="20"/>
              </w:rPr>
            </w:pPr>
            <w:r w:rsidRPr="008F2402">
              <w:rPr>
                <w:sz w:val="20"/>
              </w:rPr>
              <w:t>302 de 2024</w:t>
            </w:r>
          </w:p>
          <w:p w14:paraId="565CB633" w14:textId="77777777" w:rsidR="008F2402" w:rsidRPr="008F2402" w:rsidRDefault="008F2402" w:rsidP="008F2402">
            <w:pPr>
              <w:pStyle w:val="Prrafodelista"/>
              <w:numPr>
                <w:ilvl w:val="0"/>
                <w:numId w:val="8"/>
              </w:numPr>
              <w:ind w:left="1920"/>
              <w:rPr>
                <w:sz w:val="20"/>
              </w:rPr>
            </w:pPr>
            <w:r w:rsidRPr="008F2402">
              <w:rPr>
                <w:sz w:val="20"/>
              </w:rPr>
              <w:t>311 de 2024</w:t>
            </w:r>
          </w:p>
          <w:p w14:paraId="3DC697A5" w14:textId="77777777" w:rsidR="008F2402" w:rsidRPr="008F2402" w:rsidRDefault="008F2402" w:rsidP="008F2402">
            <w:pPr>
              <w:pStyle w:val="Prrafodelista"/>
              <w:numPr>
                <w:ilvl w:val="0"/>
                <w:numId w:val="8"/>
              </w:numPr>
              <w:ind w:left="1920"/>
              <w:rPr>
                <w:sz w:val="20"/>
              </w:rPr>
            </w:pPr>
            <w:r w:rsidRPr="008F2402">
              <w:rPr>
                <w:sz w:val="20"/>
              </w:rPr>
              <w:t>402 de 2024</w:t>
            </w:r>
          </w:p>
          <w:p w14:paraId="06B47BF9" w14:textId="77777777" w:rsidR="008F2402" w:rsidRPr="008F2402" w:rsidRDefault="008F2402" w:rsidP="008F2402">
            <w:pPr>
              <w:pStyle w:val="Prrafodelista"/>
              <w:numPr>
                <w:ilvl w:val="0"/>
                <w:numId w:val="8"/>
              </w:numPr>
              <w:ind w:left="1920"/>
              <w:rPr>
                <w:sz w:val="20"/>
              </w:rPr>
            </w:pPr>
            <w:r w:rsidRPr="008F2402">
              <w:rPr>
                <w:sz w:val="20"/>
              </w:rPr>
              <w:t>403 de 2024</w:t>
            </w:r>
          </w:p>
          <w:p w14:paraId="5504A991" w14:textId="77777777" w:rsidR="008F2402" w:rsidRPr="008F2402" w:rsidRDefault="008F2402" w:rsidP="008F2402">
            <w:pPr>
              <w:pStyle w:val="Prrafodelista"/>
              <w:numPr>
                <w:ilvl w:val="0"/>
                <w:numId w:val="8"/>
              </w:numPr>
              <w:ind w:left="1920"/>
              <w:rPr>
                <w:sz w:val="20"/>
              </w:rPr>
            </w:pPr>
            <w:r w:rsidRPr="008F2402">
              <w:rPr>
                <w:sz w:val="20"/>
              </w:rPr>
              <w:t>449 de 2024</w:t>
            </w:r>
          </w:p>
          <w:p w14:paraId="2EE9FCAA" w14:textId="77777777" w:rsidR="008F2402" w:rsidRPr="008F2402" w:rsidRDefault="008F2402" w:rsidP="008F2402">
            <w:pPr>
              <w:pStyle w:val="Prrafodelista"/>
              <w:numPr>
                <w:ilvl w:val="0"/>
                <w:numId w:val="8"/>
              </w:numPr>
              <w:ind w:left="1920"/>
              <w:rPr>
                <w:sz w:val="20"/>
              </w:rPr>
            </w:pPr>
            <w:r w:rsidRPr="008F2402">
              <w:rPr>
                <w:sz w:val="20"/>
              </w:rPr>
              <w:t>548 de 2024</w:t>
            </w:r>
          </w:p>
          <w:p w14:paraId="618EC931" w14:textId="77777777" w:rsidR="008F2402" w:rsidRPr="008F2402" w:rsidRDefault="008F2402" w:rsidP="008F2402">
            <w:pPr>
              <w:pStyle w:val="Prrafodelista"/>
              <w:numPr>
                <w:ilvl w:val="0"/>
                <w:numId w:val="8"/>
              </w:numPr>
              <w:ind w:left="1920"/>
              <w:rPr>
                <w:sz w:val="20"/>
              </w:rPr>
            </w:pPr>
            <w:r w:rsidRPr="008F2402">
              <w:rPr>
                <w:sz w:val="20"/>
              </w:rPr>
              <w:t>573 de 2024</w:t>
            </w:r>
          </w:p>
          <w:p w14:paraId="3DC948EC" w14:textId="77777777" w:rsidR="008F2402" w:rsidRPr="008F2402" w:rsidRDefault="008F2402" w:rsidP="008F2402">
            <w:pPr>
              <w:pStyle w:val="Prrafodelista"/>
              <w:numPr>
                <w:ilvl w:val="0"/>
                <w:numId w:val="8"/>
              </w:numPr>
              <w:ind w:left="1920"/>
              <w:rPr>
                <w:sz w:val="20"/>
              </w:rPr>
            </w:pPr>
            <w:r w:rsidRPr="008F2402">
              <w:rPr>
                <w:sz w:val="20"/>
              </w:rPr>
              <w:t>580 de 2024</w:t>
            </w:r>
          </w:p>
          <w:p w14:paraId="6DFF63B1" w14:textId="77777777" w:rsidR="008F2402" w:rsidRPr="008F2402" w:rsidRDefault="008F2402" w:rsidP="008F2402">
            <w:pPr>
              <w:pStyle w:val="Prrafodelista"/>
              <w:numPr>
                <w:ilvl w:val="0"/>
                <w:numId w:val="8"/>
              </w:numPr>
              <w:ind w:left="1920"/>
              <w:rPr>
                <w:sz w:val="20"/>
              </w:rPr>
            </w:pPr>
            <w:r w:rsidRPr="008F2402">
              <w:rPr>
                <w:sz w:val="20"/>
              </w:rPr>
              <w:t>589 de 2024</w:t>
            </w:r>
          </w:p>
          <w:p w14:paraId="79A074F5" w14:textId="77777777" w:rsidR="008F2402" w:rsidRPr="008F2402" w:rsidRDefault="008F2402" w:rsidP="008F2402">
            <w:pPr>
              <w:pStyle w:val="Prrafodelista"/>
              <w:numPr>
                <w:ilvl w:val="0"/>
                <w:numId w:val="8"/>
              </w:numPr>
              <w:ind w:left="1920"/>
              <w:rPr>
                <w:sz w:val="20"/>
              </w:rPr>
            </w:pPr>
            <w:r w:rsidRPr="008F2402">
              <w:rPr>
                <w:sz w:val="20"/>
              </w:rPr>
              <w:t>654 de 2024</w:t>
            </w:r>
          </w:p>
          <w:p w14:paraId="1BB3DE5B" w14:textId="77777777" w:rsidR="008F2402" w:rsidRPr="008F2402" w:rsidRDefault="008F2402" w:rsidP="008F2402">
            <w:pPr>
              <w:pStyle w:val="Prrafodelista"/>
              <w:numPr>
                <w:ilvl w:val="0"/>
                <w:numId w:val="8"/>
              </w:numPr>
              <w:ind w:left="1920"/>
              <w:rPr>
                <w:sz w:val="20"/>
              </w:rPr>
            </w:pPr>
            <w:r w:rsidRPr="008F2402">
              <w:rPr>
                <w:sz w:val="20"/>
              </w:rPr>
              <w:t>655 de 2024</w:t>
            </w:r>
          </w:p>
          <w:p w14:paraId="5E660C91" w14:textId="77777777" w:rsidR="008F2402" w:rsidRPr="008F2402" w:rsidRDefault="008F2402" w:rsidP="008F2402">
            <w:pPr>
              <w:pStyle w:val="Prrafodelista"/>
              <w:numPr>
                <w:ilvl w:val="0"/>
                <w:numId w:val="8"/>
              </w:numPr>
              <w:ind w:left="1920"/>
              <w:rPr>
                <w:sz w:val="20"/>
              </w:rPr>
            </w:pPr>
            <w:r w:rsidRPr="008F2402">
              <w:rPr>
                <w:sz w:val="20"/>
              </w:rPr>
              <w:t>719 de 2024</w:t>
            </w:r>
          </w:p>
          <w:p w14:paraId="0BFD09C5" w14:textId="77777777" w:rsidR="008F2402" w:rsidRPr="008F2402" w:rsidRDefault="008F2402" w:rsidP="008F2402">
            <w:pPr>
              <w:pStyle w:val="Prrafodelista"/>
              <w:numPr>
                <w:ilvl w:val="0"/>
                <w:numId w:val="8"/>
              </w:numPr>
              <w:ind w:left="1920"/>
              <w:rPr>
                <w:sz w:val="20"/>
              </w:rPr>
            </w:pPr>
            <w:r w:rsidRPr="008F2402">
              <w:rPr>
                <w:sz w:val="20"/>
              </w:rPr>
              <w:t>724 de 2024</w:t>
            </w:r>
          </w:p>
          <w:p w14:paraId="056C7E0C" w14:textId="77777777" w:rsidR="008F2402" w:rsidRPr="008F2402" w:rsidRDefault="008F2402" w:rsidP="008F2402">
            <w:pPr>
              <w:pStyle w:val="Prrafodelista"/>
              <w:numPr>
                <w:ilvl w:val="0"/>
                <w:numId w:val="8"/>
              </w:numPr>
              <w:ind w:left="1920"/>
              <w:rPr>
                <w:sz w:val="20"/>
              </w:rPr>
            </w:pPr>
            <w:r w:rsidRPr="008F2402">
              <w:rPr>
                <w:sz w:val="20"/>
              </w:rPr>
              <w:lastRenderedPageBreak/>
              <w:t>731 de 2024</w:t>
            </w:r>
          </w:p>
          <w:p w14:paraId="2E2C3DAB" w14:textId="77777777" w:rsidR="008F2402" w:rsidRPr="008F2402" w:rsidRDefault="008F2402" w:rsidP="008F2402">
            <w:pPr>
              <w:pStyle w:val="Prrafodelista"/>
              <w:numPr>
                <w:ilvl w:val="0"/>
                <w:numId w:val="8"/>
              </w:numPr>
              <w:ind w:left="1920"/>
              <w:rPr>
                <w:sz w:val="20"/>
              </w:rPr>
            </w:pPr>
            <w:r w:rsidRPr="008F2402">
              <w:rPr>
                <w:sz w:val="20"/>
              </w:rPr>
              <w:t>746 de 2024</w:t>
            </w:r>
          </w:p>
          <w:p w14:paraId="7246A282" w14:textId="77777777" w:rsidR="008F2402" w:rsidRPr="008F2402" w:rsidRDefault="008F2402" w:rsidP="008F2402">
            <w:pPr>
              <w:pStyle w:val="Prrafodelista"/>
              <w:numPr>
                <w:ilvl w:val="0"/>
                <w:numId w:val="8"/>
              </w:numPr>
              <w:ind w:left="1920"/>
              <w:rPr>
                <w:sz w:val="20"/>
              </w:rPr>
            </w:pPr>
            <w:r w:rsidRPr="008F2402">
              <w:rPr>
                <w:sz w:val="20"/>
              </w:rPr>
              <w:t>783 de 2024</w:t>
            </w:r>
          </w:p>
          <w:p w14:paraId="1AD549D1" w14:textId="77777777" w:rsidR="008F2402" w:rsidRPr="008F2402" w:rsidRDefault="008F2402" w:rsidP="008F2402">
            <w:pPr>
              <w:pStyle w:val="Prrafodelista"/>
              <w:numPr>
                <w:ilvl w:val="0"/>
                <w:numId w:val="8"/>
              </w:numPr>
              <w:ind w:left="1920"/>
              <w:rPr>
                <w:sz w:val="20"/>
              </w:rPr>
            </w:pPr>
            <w:r w:rsidRPr="008F2402">
              <w:rPr>
                <w:sz w:val="20"/>
              </w:rPr>
              <w:t>778 de 2024</w:t>
            </w:r>
          </w:p>
          <w:p w14:paraId="037DA2AF" w14:textId="77777777" w:rsidR="008F2402" w:rsidRPr="008F2402" w:rsidRDefault="008F2402" w:rsidP="008F2402">
            <w:pPr>
              <w:pStyle w:val="Prrafodelista"/>
              <w:numPr>
                <w:ilvl w:val="0"/>
                <w:numId w:val="8"/>
              </w:numPr>
              <w:ind w:left="1920"/>
              <w:rPr>
                <w:sz w:val="20"/>
              </w:rPr>
            </w:pPr>
            <w:r w:rsidRPr="008F2402">
              <w:rPr>
                <w:sz w:val="20"/>
              </w:rPr>
              <w:t>799 de 2024</w:t>
            </w:r>
          </w:p>
          <w:p w14:paraId="05D6B931" w14:textId="77777777" w:rsidR="008F2402" w:rsidRPr="008F2402" w:rsidRDefault="008F2402" w:rsidP="008F2402">
            <w:pPr>
              <w:pStyle w:val="Prrafodelista"/>
              <w:numPr>
                <w:ilvl w:val="0"/>
                <w:numId w:val="8"/>
              </w:numPr>
              <w:ind w:left="1920"/>
              <w:rPr>
                <w:sz w:val="20"/>
              </w:rPr>
            </w:pPr>
            <w:r w:rsidRPr="008F2402">
              <w:rPr>
                <w:sz w:val="20"/>
              </w:rPr>
              <w:t>801 de 2024</w:t>
            </w:r>
          </w:p>
          <w:p w14:paraId="198B4753" w14:textId="77777777" w:rsidR="008F2402" w:rsidRPr="008F2402" w:rsidRDefault="008F2402" w:rsidP="008F2402">
            <w:pPr>
              <w:pStyle w:val="Prrafodelista"/>
              <w:numPr>
                <w:ilvl w:val="0"/>
                <w:numId w:val="8"/>
              </w:numPr>
              <w:ind w:left="1920"/>
              <w:rPr>
                <w:sz w:val="20"/>
              </w:rPr>
            </w:pPr>
            <w:r w:rsidRPr="008F2402">
              <w:rPr>
                <w:sz w:val="20"/>
              </w:rPr>
              <w:t>805 de 2024</w:t>
            </w:r>
          </w:p>
          <w:p w14:paraId="0F3BE950" w14:textId="77777777" w:rsidR="008F2402" w:rsidRPr="008F2402" w:rsidRDefault="008F2402" w:rsidP="008F2402">
            <w:pPr>
              <w:pStyle w:val="Prrafodelista"/>
              <w:numPr>
                <w:ilvl w:val="0"/>
                <w:numId w:val="8"/>
              </w:numPr>
              <w:ind w:left="1920"/>
              <w:rPr>
                <w:sz w:val="20"/>
              </w:rPr>
            </w:pPr>
            <w:r w:rsidRPr="008F2402">
              <w:rPr>
                <w:sz w:val="20"/>
              </w:rPr>
              <w:t>852 de 2024</w:t>
            </w:r>
          </w:p>
          <w:p w14:paraId="08725159" w14:textId="77777777" w:rsidR="008F2402" w:rsidRPr="008F2402" w:rsidRDefault="008F2402" w:rsidP="008F2402">
            <w:pPr>
              <w:pStyle w:val="Prrafodelista"/>
              <w:numPr>
                <w:ilvl w:val="0"/>
                <w:numId w:val="8"/>
              </w:numPr>
              <w:ind w:left="1920"/>
              <w:rPr>
                <w:sz w:val="20"/>
              </w:rPr>
            </w:pPr>
            <w:r w:rsidRPr="008F2402">
              <w:rPr>
                <w:sz w:val="20"/>
              </w:rPr>
              <w:t>858 de 2024</w:t>
            </w:r>
          </w:p>
          <w:p w14:paraId="24A7680D" w14:textId="77777777" w:rsidR="008F2402" w:rsidRPr="008F2402" w:rsidRDefault="008F2402" w:rsidP="008F2402">
            <w:pPr>
              <w:pStyle w:val="Prrafodelista"/>
              <w:numPr>
                <w:ilvl w:val="0"/>
                <w:numId w:val="8"/>
              </w:numPr>
              <w:ind w:left="1920"/>
              <w:rPr>
                <w:sz w:val="20"/>
              </w:rPr>
            </w:pPr>
            <w:r w:rsidRPr="008F2402">
              <w:rPr>
                <w:sz w:val="20"/>
              </w:rPr>
              <w:t>864 de 2024</w:t>
            </w:r>
          </w:p>
          <w:p w14:paraId="454F6E59" w14:textId="77777777" w:rsidR="008F2402" w:rsidRPr="008F2402" w:rsidRDefault="008F2402" w:rsidP="008F2402">
            <w:pPr>
              <w:pStyle w:val="Prrafodelista"/>
              <w:numPr>
                <w:ilvl w:val="0"/>
                <w:numId w:val="8"/>
              </w:numPr>
              <w:ind w:left="1920"/>
              <w:rPr>
                <w:sz w:val="20"/>
              </w:rPr>
            </w:pPr>
            <w:r w:rsidRPr="008F2402">
              <w:rPr>
                <w:sz w:val="20"/>
              </w:rPr>
              <w:t>866 de 2024</w:t>
            </w:r>
          </w:p>
          <w:p w14:paraId="13492BF2" w14:textId="77777777" w:rsidR="008F2402" w:rsidRPr="008F2402" w:rsidRDefault="008F2402" w:rsidP="008F2402">
            <w:pPr>
              <w:pStyle w:val="Prrafodelista"/>
              <w:numPr>
                <w:ilvl w:val="0"/>
                <w:numId w:val="8"/>
              </w:numPr>
              <w:ind w:left="1920"/>
              <w:rPr>
                <w:sz w:val="20"/>
              </w:rPr>
            </w:pPr>
            <w:r w:rsidRPr="008F2402">
              <w:rPr>
                <w:sz w:val="20"/>
              </w:rPr>
              <w:t>1010 de 2024</w:t>
            </w:r>
          </w:p>
          <w:p w14:paraId="79278DB2" w14:textId="77777777" w:rsidR="008F2402" w:rsidRPr="008F2402" w:rsidRDefault="008F2402" w:rsidP="008F2402">
            <w:pPr>
              <w:pStyle w:val="Prrafodelista"/>
              <w:numPr>
                <w:ilvl w:val="0"/>
                <w:numId w:val="8"/>
              </w:numPr>
              <w:ind w:left="1920"/>
              <w:rPr>
                <w:sz w:val="20"/>
              </w:rPr>
            </w:pPr>
            <w:r w:rsidRPr="008F2402">
              <w:rPr>
                <w:sz w:val="20"/>
              </w:rPr>
              <w:t>1055 de 2024</w:t>
            </w:r>
          </w:p>
          <w:p w14:paraId="7D73DB00" w14:textId="77777777" w:rsidR="008F2402" w:rsidRPr="008F2402" w:rsidRDefault="008F2402" w:rsidP="008F2402">
            <w:pPr>
              <w:pStyle w:val="Prrafodelista"/>
              <w:numPr>
                <w:ilvl w:val="0"/>
                <w:numId w:val="8"/>
              </w:numPr>
              <w:ind w:left="1920"/>
              <w:rPr>
                <w:sz w:val="20"/>
              </w:rPr>
            </w:pPr>
            <w:r w:rsidRPr="008F2402">
              <w:rPr>
                <w:sz w:val="20"/>
              </w:rPr>
              <w:t>1056 de 2024</w:t>
            </w:r>
          </w:p>
          <w:p w14:paraId="60A57A39" w14:textId="77777777" w:rsidR="008F2402" w:rsidRPr="008F2402" w:rsidRDefault="008F2402" w:rsidP="008F2402">
            <w:pPr>
              <w:pStyle w:val="Prrafodelista"/>
              <w:numPr>
                <w:ilvl w:val="0"/>
                <w:numId w:val="8"/>
              </w:numPr>
              <w:ind w:left="1920"/>
              <w:rPr>
                <w:sz w:val="20"/>
              </w:rPr>
            </w:pPr>
            <w:r w:rsidRPr="008F2402">
              <w:rPr>
                <w:sz w:val="20"/>
              </w:rPr>
              <w:t>1058 de 2024</w:t>
            </w:r>
          </w:p>
          <w:p w14:paraId="474EB3D9" w14:textId="77777777" w:rsidR="008F2402" w:rsidRPr="008F2402" w:rsidRDefault="008F2402" w:rsidP="008F2402">
            <w:pPr>
              <w:pStyle w:val="Prrafodelista"/>
              <w:numPr>
                <w:ilvl w:val="0"/>
                <w:numId w:val="8"/>
              </w:numPr>
              <w:ind w:left="1920"/>
              <w:rPr>
                <w:sz w:val="20"/>
              </w:rPr>
            </w:pPr>
            <w:r w:rsidRPr="008F2402">
              <w:rPr>
                <w:sz w:val="20"/>
              </w:rPr>
              <w:t>1069 de 2024</w:t>
            </w:r>
          </w:p>
          <w:p w14:paraId="31566F30" w14:textId="77777777" w:rsidR="008F2402" w:rsidRPr="008F2402" w:rsidRDefault="008F2402" w:rsidP="008F2402">
            <w:pPr>
              <w:pStyle w:val="Prrafodelista"/>
              <w:numPr>
                <w:ilvl w:val="0"/>
                <w:numId w:val="8"/>
              </w:numPr>
              <w:ind w:left="1920"/>
              <w:rPr>
                <w:sz w:val="20"/>
              </w:rPr>
            </w:pPr>
            <w:r w:rsidRPr="008F2402">
              <w:rPr>
                <w:sz w:val="20"/>
              </w:rPr>
              <w:t>1078 de 2024</w:t>
            </w:r>
          </w:p>
          <w:p w14:paraId="5BF458BB" w14:textId="77777777" w:rsidR="008F2402" w:rsidRPr="008F2402" w:rsidRDefault="008F2402" w:rsidP="008F2402">
            <w:pPr>
              <w:pStyle w:val="Prrafodelista"/>
              <w:numPr>
                <w:ilvl w:val="0"/>
                <w:numId w:val="8"/>
              </w:numPr>
              <w:ind w:left="1920"/>
              <w:rPr>
                <w:sz w:val="20"/>
              </w:rPr>
            </w:pPr>
            <w:r w:rsidRPr="008F2402">
              <w:rPr>
                <w:sz w:val="20"/>
              </w:rPr>
              <w:t>1158 de 2024</w:t>
            </w:r>
          </w:p>
          <w:p w14:paraId="47FCE509" w14:textId="77777777" w:rsidR="008F2402" w:rsidRPr="008F2402" w:rsidRDefault="008F2402" w:rsidP="008F2402">
            <w:pPr>
              <w:pStyle w:val="Prrafodelista"/>
              <w:numPr>
                <w:ilvl w:val="0"/>
                <w:numId w:val="8"/>
              </w:numPr>
              <w:ind w:left="1920"/>
              <w:rPr>
                <w:sz w:val="20"/>
              </w:rPr>
            </w:pPr>
            <w:r w:rsidRPr="008F2402">
              <w:rPr>
                <w:sz w:val="20"/>
              </w:rPr>
              <w:t>1169 de 2024</w:t>
            </w:r>
          </w:p>
          <w:p w14:paraId="4BEB61B6" w14:textId="77777777" w:rsidR="008F2402" w:rsidRPr="008F2402" w:rsidRDefault="008F2402" w:rsidP="008F2402">
            <w:pPr>
              <w:pStyle w:val="Prrafodelista"/>
              <w:numPr>
                <w:ilvl w:val="0"/>
                <w:numId w:val="8"/>
              </w:numPr>
              <w:ind w:left="1920"/>
              <w:rPr>
                <w:sz w:val="20"/>
              </w:rPr>
            </w:pPr>
            <w:r w:rsidRPr="008F2402">
              <w:rPr>
                <w:sz w:val="20"/>
              </w:rPr>
              <w:t>1250 de 2024</w:t>
            </w:r>
          </w:p>
          <w:p w14:paraId="20105BFC" w14:textId="77777777" w:rsidR="008F2402" w:rsidRPr="008F2402" w:rsidRDefault="008F2402" w:rsidP="008F2402">
            <w:pPr>
              <w:pStyle w:val="Prrafodelista"/>
              <w:numPr>
                <w:ilvl w:val="0"/>
                <w:numId w:val="8"/>
              </w:numPr>
              <w:ind w:left="1920"/>
              <w:rPr>
                <w:sz w:val="20"/>
              </w:rPr>
            </w:pPr>
            <w:r w:rsidRPr="008F2402">
              <w:rPr>
                <w:sz w:val="20"/>
              </w:rPr>
              <w:t>1253 de 2024</w:t>
            </w:r>
          </w:p>
          <w:p w14:paraId="2EA5965C" w14:textId="77777777" w:rsidR="008F2402" w:rsidRPr="008F2402" w:rsidRDefault="008F2402" w:rsidP="008F2402">
            <w:pPr>
              <w:pStyle w:val="Prrafodelista"/>
              <w:numPr>
                <w:ilvl w:val="0"/>
                <w:numId w:val="8"/>
              </w:numPr>
              <w:ind w:left="1920"/>
              <w:rPr>
                <w:sz w:val="20"/>
              </w:rPr>
            </w:pPr>
            <w:r w:rsidRPr="008F2402">
              <w:rPr>
                <w:sz w:val="20"/>
              </w:rPr>
              <w:t>1254 de 2024</w:t>
            </w:r>
          </w:p>
          <w:p w14:paraId="218609A9" w14:textId="77777777" w:rsidR="008F2402" w:rsidRPr="008F2402" w:rsidRDefault="008F2402" w:rsidP="008F2402">
            <w:pPr>
              <w:pStyle w:val="Prrafodelista"/>
              <w:numPr>
                <w:ilvl w:val="0"/>
                <w:numId w:val="8"/>
              </w:numPr>
              <w:ind w:left="1920"/>
              <w:rPr>
                <w:sz w:val="20"/>
              </w:rPr>
            </w:pPr>
            <w:r w:rsidRPr="008F2402">
              <w:rPr>
                <w:sz w:val="20"/>
              </w:rPr>
              <w:t>1281 de 2024</w:t>
            </w:r>
          </w:p>
          <w:p w14:paraId="2E2D61C0" w14:textId="77777777" w:rsidR="008F2402" w:rsidRPr="008F2402" w:rsidRDefault="008F2402" w:rsidP="008F2402">
            <w:pPr>
              <w:pStyle w:val="Prrafodelista"/>
              <w:numPr>
                <w:ilvl w:val="0"/>
                <w:numId w:val="8"/>
              </w:numPr>
              <w:ind w:left="1920"/>
              <w:rPr>
                <w:sz w:val="20"/>
              </w:rPr>
            </w:pPr>
            <w:r w:rsidRPr="008F2402">
              <w:rPr>
                <w:sz w:val="20"/>
              </w:rPr>
              <w:t>1282 de 2024</w:t>
            </w:r>
          </w:p>
          <w:p w14:paraId="1E0BD5EC" w14:textId="77777777" w:rsidR="008F2402" w:rsidRPr="008F2402" w:rsidRDefault="008F2402" w:rsidP="008F2402">
            <w:pPr>
              <w:pStyle w:val="Prrafodelista"/>
              <w:numPr>
                <w:ilvl w:val="0"/>
                <w:numId w:val="8"/>
              </w:numPr>
              <w:ind w:left="1920"/>
              <w:rPr>
                <w:sz w:val="20"/>
              </w:rPr>
            </w:pPr>
            <w:r w:rsidRPr="008F2402">
              <w:rPr>
                <w:sz w:val="20"/>
              </w:rPr>
              <w:t>1284 de 2024</w:t>
            </w:r>
          </w:p>
          <w:p w14:paraId="471A8A0A" w14:textId="77777777" w:rsidR="008F2402" w:rsidRPr="008F2402" w:rsidRDefault="008F2402" w:rsidP="004D4134">
            <w:pPr>
              <w:tabs>
                <w:tab w:val="left" w:pos="2665"/>
              </w:tabs>
              <w:rPr>
                <w:lang w:eastAsia="es-CO"/>
              </w:rPr>
            </w:pPr>
          </w:p>
        </w:tc>
        <w:tc>
          <w:tcPr>
            <w:tcW w:w="4493" w:type="dxa"/>
          </w:tcPr>
          <w:p w14:paraId="602E6A29" w14:textId="77777777" w:rsidR="008F2402" w:rsidRPr="008F2402" w:rsidRDefault="008F2402" w:rsidP="004D4134">
            <w:pPr>
              <w:pStyle w:val="Prrafodelista"/>
              <w:ind w:left="1920"/>
              <w:rPr>
                <w:sz w:val="20"/>
              </w:rPr>
            </w:pPr>
          </w:p>
          <w:p w14:paraId="6FABA080" w14:textId="77777777" w:rsidR="008F2402" w:rsidRPr="008F2402" w:rsidRDefault="008F2402" w:rsidP="008F2402">
            <w:pPr>
              <w:pStyle w:val="Prrafodelista"/>
              <w:numPr>
                <w:ilvl w:val="0"/>
                <w:numId w:val="8"/>
              </w:numPr>
              <w:ind w:left="1920"/>
              <w:rPr>
                <w:sz w:val="20"/>
              </w:rPr>
            </w:pPr>
            <w:r w:rsidRPr="008F2402">
              <w:rPr>
                <w:sz w:val="20"/>
              </w:rPr>
              <w:t>28   de 2024</w:t>
            </w:r>
          </w:p>
          <w:p w14:paraId="26394723" w14:textId="77777777" w:rsidR="008F2402" w:rsidRPr="008F2402" w:rsidRDefault="008F2402" w:rsidP="008F2402">
            <w:pPr>
              <w:pStyle w:val="Prrafodelista"/>
              <w:numPr>
                <w:ilvl w:val="0"/>
                <w:numId w:val="8"/>
              </w:numPr>
              <w:ind w:left="1920"/>
              <w:rPr>
                <w:sz w:val="20"/>
              </w:rPr>
            </w:pPr>
            <w:r w:rsidRPr="008F2402">
              <w:rPr>
                <w:sz w:val="20"/>
              </w:rPr>
              <w:t>62 de 2024</w:t>
            </w:r>
          </w:p>
          <w:p w14:paraId="7E6ACE45" w14:textId="77777777" w:rsidR="008F2402" w:rsidRPr="008F2402" w:rsidRDefault="008F2402" w:rsidP="008F2402">
            <w:pPr>
              <w:pStyle w:val="Prrafodelista"/>
              <w:numPr>
                <w:ilvl w:val="0"/>
                <w:numId w:val="8"/>
              </w:numPr>
              <w:ind w:left="1920"/>
              <w:rPr>
                <w:sz w:val="20"/>
              </w:rPr>
            </w:pPr>
            <w:r w:rsidRPr="008F2402">
              <w:rPr>
                <w:sz w:val="20"/>
              </w:rPr>
              <w:t>131 de 2024</w:t>
            </w:r>
          </w:p>
          <w:p w14:paraId="627834FC" w14:textId="77777777" w:rsidR="008F2402" w:rsidRPr="008F2402" w:rsidRDefault="008F2402" w:rsidP="008F2402">
            <w:pPr>
              <w:pStyle w:val="Prrafodelista"/>
              <w:numPr>
                <w:ilvl w:val="0"/>
                <w:numId w:val="8"/>
              </w:numPr>
              <w:ind w:left="1920"/>
              <w:rPr>
                <w:sz w:val="20"/>
              </w:rPr>
            </w:pPr>
            <w:r w:rsidRPr="008F2402">
              <w:rPr>
                <w:sz w:val="20"/>
              </w:rPr>
              <w:t>132 de 2024</w:t>
            </w:r>
          </w:p>
          <w:p w14:paraId="38959491" w14:textId="77777777" w:rsidR="008F2402" w:rsidRPr="008F2402" w:rsidRDefault="008F2402" w:rsidP="008F2402">
            <w:pPr>
              <w:pStyle w:val="Prrafodelista"/>
              <w:numPr>
                <w:ilvl w:val="0"/>
                <w:numId w:val="8"/>
              </w:numPr>
              <w:ind w:left="1920"/>
              <w:rPr>
                <w:sz w:val="20"/>
              </w:rPr>
            </w:pPr>
            <w:r w:rsidRPr="008F2402">
              <w:rPr>
                <w:sz w:val="20"/>
              </w:rPr>
              <w:t>154 de 2024</w:t>
            </w:r>
          </w:p>
          <w:p w14:paraId="5D716387" w14:textId="77777777" w:rsidR="008F2402" w:rsidRPr="008F2402" w:rsidRDefault="008F2402" w:rsidP="008F2402">
            <w:pPr>
              <w:pStyle w:val="Prrafodelista"/>
              <w:numPr>
                <w:ilvl w:val="0"/>
                <w:numId w:val="8"/>
              </w:numPr>
              <w:ind w:left="1920"/>
              <w:rPr>
                <w:sz w:val="20"/>
              </w:rPr>
            </w:pPr>
            <w:r w:rsidRPr="008F2402">
              <w:rPr>
                <w:sz w:val="20"/>
              </w:rPr>
              <w:t>178 de 2024</w:t>
            </w:r>
          </w:p>
          <w:p w14:paraId="62041E9D" w14:textId="77777777" w:rsidR="008F2402" w:rsidRPr="008F2402" w:rsidRDefault="008F2402" w:rsidP="008F2402">
            <w:pPr>
              <w:pStyle w:val="Prrafodelista"/>
              <w:numPr>
                <w:ilvl w:val="0"/>
                <w:numId w:val="8"/>
              </w:numPr>
              <w:ind w:left="1920"/>
              <w:rPr>
                <w:sz w:val="20"/>
              </w:rPr>
            </w:pPr>
            <w:r w:rsidRPr="008F2402">
              <w:rPr>
                <w:sz w:val="20"/>
              </w:rPr>
              <w:t>198 de 2024</w:t>
            </w:r>
          </w:p>
          <w:p w14:paraId="53174E71" w14:textId="77777777" w:rsidR="008F2402" w:rsidRPr="008F2402" w:rsidRDefault="008F2402" w:rsidP="008F2402">
            <w:pPr>
              <w:pStyle w:val="Prrafodelista"/>
              <w:numPr>
                <w:ilvl w:val="0"/>
                <w:numId w:val="8"/>
              </w:numPr>
              <w:ind w:left="1920"/>
              <w:rPr>
                <w:sz w:val="20"/>
              </w:rPr>
            </w:pPr>
            <w:r w:rsidRPr="008F2402">
              <w:rPr>
                <w:sz w:val="20"/>
              </w:rPr>
              <w:t>334 de 2024</w:t>
            </w:r>
          </w:p>
          <w:p w14:paraId="402923FC" w14:textId="77777777" w:rsidR="008F2402" w:rsidRPr="008F2402" w:rsidRDefault="008F2402" w:rsidP="008F2402">
            <w:pPr>
              <w:pStyle w:val="Prrafodelista"/>
              <w:numPr>
                <w:ilvl w:val="0"/>
                <w:numId w:val="8"/>
              </w:numPr>
              <w:ind w:left="1920"/>
              <w:rPr>
                <w:sz w:val="20"/>
              </w:rPr>
            </w:pPr>
            <w:r w:rsidRPr="008F2402">
              <w:rPr>
                <w:sz w:val="20"/>
              </w:rPr>
              <w:t>419 de 2024</w:t>
            </w:r>
          </w:p>
          <w:p w14:paraId="055659B6" w14:textId="77777777" w:rsidR="008F2402" w:rsidRPr="008F2402" w:rsidRDefault="008F2402" w:rsidP="008F2402">
            <w:pPr>
              <w:pStyle w:val="Prrafodelista"/>
              <w:numPr>
                <w:ilvl w:val="0"/>
                <w:numId w:val="8"/>
              </w:numPr>
              <w:ind w:left="1920"/>
              <w:rPr>
                <w:sz w:val="20"/>
              </w:rPr>
            </w:pPr>
            <w:r w:rsidRPr="008F2402">
              <w:rPr>
                <w:sz w:val="20"/>
              </w:rPr>
              <w:t>516 de 2024</w:t>
            </w:r>
          </w:p>
          <w:p w14:paraId="5CBC4274" w14:textId="77777777" w:rsidR="008F2402" w:rsidRPr="008F2402" w:rsidRDefault="008F2402" w:rsidP="008F2402">
            <w:pPr>
              <w:pStyle w:val="Prrafodelista"/>
              <w:numPr>
                <w:ilvl w:val="0"/>
                <w:numId w:val="8"/>
              </w:numPr>
              <w:ind w:left="1920"/>
              <w:rPr>
                <w:sz w:val="20"/>
              </w:rPr>
            </w:pPr>
            <w:r w:rsidRPr="008F2402">
              <w:rPr>
                <w:sz w:val="20"/>
              </w:rPr>
              <w:t>526 de 2024</w:t>
            </w:r>
          </w:p>
          <w:p w14:paraId="3D4E43D8" w14:textId="77777777" w:rsidR="008F2402" w:rsidRPr="008F2402" w:rsidRDefault="008F2402" w:rsidP="008F2402">
            <w:pPr>
              <w:pStyle w:val="Prrafodelista"/>
              <w:numPr>
                <w:ilvl w:val="0"/>
                <w:numId w:val="8"/>
              </w:numPr>
              <w:ind w:left="1920"/>
              <w:rPr>
                <w:sz w:val="20"/>
              </w:rPr>
            </w:pPr>
            <w:r w:rsidRPr="008F2402">
              <w:rPr>
                <w:sz w:val="20"/>
              </w:rPr>
              <w:t>621 de 2024</w:t>
            </w:r>
          </w:p>
          <w:p w14:paraId="7E8D77ED" w14:textId="77777777" w:rsidR="008F2402" w:rsidRPr="008F2402" w:rsidRDefault="008F2402" w:rsidP="008F2402">
            <w:pPr>
              <w:pStyle w:val="Prrafodelista"/>
              <w:numPr>
                <w:ilvl w:val="0"/>
                <w:numId w:val="8"/>
              </w:numPr>
              <w:ind w:left="1920"/>
              <w:rPr>
                <w:sz w:val="20"/>
              </w:rPr>
            </w:pPr>
            <w:r w:rsidRPr="008F2402">
              <w:rPr>
                <w:sz w:val="20"/>
              </w:rPr>
              <w:t>703 de 2024</w:t>
            </w:r>
          </w:p>
          <w:p w14:paraId="143EC3B9" w14:textId="77777777" w:rsidR="008F2402" w:rsidRPr="008F2402" w:rsidRDefault="008F2402" w:rsidP="008F2402">
            <w:pPr>
              <w:pStyle w:val="Prrafodelista"/>
              <w:numPr>
                <w:ilvl w:val="0"/>
                <w:numId w:val="8"/>
              </w:numPr>
              <w:ind w:left="1920"/>
              <w:rPr>
                <w:sz w:val="20"/>
              </w:rPr>
            </w:pPr>
            <w:r w:rsidRPr="008F2402">
              <w:rPr>
                <w:sz w:val="20"/>
              </w:rPr>
              <w:t>710 de 2024</w:t>
            </w:r>
          </w:p>
          <w:p w14:paraId="46E7572A" w14:textId="77777777" w:rsidR="008F2402" w:rsidRPr="008F2402" w:rsidRDefault="008F2402" w:rsidP="008F2402">
            <w:pPr>
              <w:pStyle w:val="Prrafodelista"/>
              <w:numPr>
                <w:ilvl w:val="0"/>
                <w:numId w:val="8"/>
              </w:numPr>
              <w:ind w:left="1920"/>
              <w:rPr>
                <w:sz w:val="20"/>
              </w:rPr>
            </w:pPr>
            <w:r w:rsidRPr="008F2402">
              <w:rPr>
                <w:sz w:val="20"/>
              </w:rPr>
              <w:t>840 de 2024</w:t>
            </w:r>
          </w:p>
          <w:p w14:paraId="3407C09F" w14:textId="77777777" w:rsidR="008F2402" w:rsidRPr="008F2402" w:rsidRDefault="008F2402" w:rsidP="008F2402">
            <w:pPr>
              <w:pStyle w:val="Prrafodelista"/>
              <w:numPr>
                <w:ilvl w:val="0"/>
                <w:numId w:val="8"/>
              </w:numPr>
              <w:ind w:left="1920"/>
              <w:rPr>
                <w:sz w:val="20"/>
              </w:rPr>
            </w:pPr>
            <w:r w:rsidRPr="008F2402">
              <w:rPr>
                <w:sz w:val="20"/>
              </w:rPr>
              <w:t>913 de 2024</w:t>
            </w:r>
          </w:p>
          <w:p w14:paraId="28756FDA" w14:textId="77777777" w:rsidR="008F2402" w:rsidRPr="008F2402" w:rsidRDefault="008F2402" w:rsidP="008F2402">
            <w:pPr>
              <w:pStyle w:val="Prrafodelista"/>
              <w:numPr>
                <w:ilvl w:val="0"/>
                <w:numId w:val="8"/>
              </w:numPr>
              <w:ind w:left="1920"/>
              <w:rPr>
                <w:sz w:val="20"/>
              </w:rPr>
            </w:pPr>
            <w:r w:rsidRPr="008F2402">
              <w:rPr>
                <w:sz w:val="20"/>
              </w:rPr>
              <w:t>930 de 2024</w:t>
            </w:r>
          </w:p>
          <w:p w14:paraId="3C50BABD" w14:textId="77777777" w:rsidR="008F2402" w:rsidRPr="008F2402" w:rsidRDefault="008F2402" w:rsidP="008F2402">
            <w:pPr>
              <w:pStyle w:val="Prrafodelista"/>
              <w:numPr>
                <w:ilvl w:val="0"/>
                <w:numId w:val="8"/>
              </w:numPr>
              <w:ind w:left="1920"/>
              <w:rPr>
                <w:sz w:val="20"/>
              </w:rPr>
            </w:pPr>
            <w:r w:rsidRPr="008F2402">
              <w:rPr>
                <w:sz w:val="20"/>
              </w:rPr>
              <w:t>936 de 2024</w:t>
            </w:r>
          </w:p>
          <w:p w14:paraId="0018B583" w14:textId="77777777" w:rsidR="008F2402" w:rsidRPr="008F2402" w:rsidRDefault="008F2402" w:rsidP="008F2402">
            <w:pPr>
              <w:pStyle w:val="Prrafodelista"/>
              <w:numPr>
                <w:ilvl w:val="0"/>
                <w:numId w:val="8"/>
              </w:numPr>
              <w:ind w:left="1920"/>
              <w:rPr>
                <w:sz w:val="20"/>
              </w:rPr>
            </w:pPr>
            <w:r w:rsidRPr="008F2402">
              <w:rPr>
                <w:sz w:val="20"/>
              </w:rPr>
              <w:t>938 de 2024</w:t>
            </w:r>
          </w:p>
          <w:p w14:paraId="4EF815B1" w14:textId="77777777" w:rsidR="008F2402" w:rsidRPr="008F2402" w:rsidRDefault="008F2402" w:rsidP="008F2402">
            <w:pPr>
              <w:pStyle w:val="Prrafodelista"/>
              <w:numPr>
                <w:ilvl w:val="0"/>
                <w:numId w:val="8"/>
              </w:numPr>
              <w:ind w:left="1920"/>
              <w:rPr>
                <w:sz w:val="20"/>
              </w:rPr>
            </w:pPr>
            <w:r w:rsidRPr="008F2402">
              <w:rPr>
                <w:sz w:val="20"/>
              </w:rPr>
              <w:t>984 de 2024</w:t>
            </w:r>
          </w:p>
          <w:p w14:paraId="1E64FC7F" w14:textId="77777777" w:rsidR="008F2402" w:rsidRPr="008F2402" w:rsidRDefault="008F2402" w:rsidP="008F2402">
            <w:pPr>
              <w:pStyle w:val="Prrafodelista"/>
              <w:numPr>
                <w:ilvl w:val="0"/>
                <w:numId w:val="8"/>
              </w:numPr>
              <w:ind w:left="1920"/>
              <w:rPr>
                <w:sz w:val="20"/>
              </w:rPr>
            </w:pPr>
            <w:r w:rsidRPr="008F2402">
              <w:rPr>
                <w:sz w:val="20"/>
              </w:rPr>
              <w:t>1052 de 2024</w:t>
            </w:r>
          </w:p>
          <w:p w14:paraId="23376968" w14:textId="77777777" w:rsidR="008F2402" w:rsidRPr="008F2402" w:rsidRDefault="008F2402" w:rsidP="008F2402">
            <w:pPr>
              <w:pStyle w:val="Prrafodelista"/>
              <w:numPr>
                <w:ilvl w:val="0"/>
                <w:numId w:val="8"/>
              </w:numPr>
              <w:ind w:left="1920"/>
              <w:rPr>
                <w:sz w:val="20"/>
              </w:rPr>
            </w:pPr>
            <w:r w:rsidRPr="008F2402">
              <w:rPr>
                <w:sz w:val="20"/>
              </w:rPr>
              <w:t>1092 de 2024</w:t>
            </w:r>
          </w:p>
          <w:p w14:paraId="1FD38962" w14:textId="77777777" w:rsidR="008F2402" w:rsidRPr="008F2402" w:rsidRDefault="008F2402" w:rsidP="008F2402">
            <w:pPr>
              <w:pStyle w:val="Prrafodelista"/>
              <w:numPr>
                <w:ilvl w:val="0"/>
                <w:numId w:val="8"/>
              </w:numPr>
              <w:ind w:left="1920"/>
              <w:rPr>
                <w:sz w:val="20"/>
              </w:rPr>
            </w:pPr>
            <w:r w:rsidRPr="008F2402">
              <w:rPr>
                <w:sz w:val="20"/>
              </w:rPr>
              <w:t>1162 de 2024</w:t>
            </w:r>
          </w:p>
          <w:p w14:paraId="114A3CD6" w14:textId="77777777" w:rsidR="008F2402" w:rsidRPr="008F2402" w:rsidRDefault="008F2402" w:rsidP="008F2402">
            <w:pPr>
              <w:pStyle w:val="Prrafodelista"/>
              <w:numPr>
                <w:ilvl w:val="0"/>
                <w:numId w:val="8"/>
              </w:numPr>
              <w:ind w:left="1920"/>
              <w:rPr>
                <w:sz w:val="20"/>
              </w:rPr>
            </w:pPr>
            <w:r w:rsidRPr="008F2402">
              <w:rPr>
                <w:sz w:val="20"/>
              </w:rPr>
              <w:lastRenderedPageBreak/>
              <w:t>1164 de 2024</w:t>
            </w:r>
          </w:p>
          <w:p w14:paraId="680C951D" w14:textId="77777777" w:rsidR="008F2402" w:rsidRPr="008F2402" w:rsidRDefault="008F2402" w:rsidP="008F2402">
            <w:pPr>
              <w:pStyle w:val="Prrafodelista"/>
              <w:numPr>
                <w:ilvl w:val="0"/>
                <w:numId w:val="8"/>
              </w:numPr>
              <w:ind w:left="1920"/>
              <w:rPr>
                <w:sz w:val="20"/>
              </w:rPr>
            </w:pPr>
            <w:r w:rsidRPr="008F2402">
              <w:rPr>
                <w:sz w:val="20"/>
              </w:rPr>
              <w:t>1165 de 2024</w:t>
            </w:r>
          </w:p>
          <w:p w14:paraId="45C15C4A" w14:textId="77777777" w:rsidR="008F2402" w:rsidRPr="008F2402" w:rsidRDefault="008F2402" w:rsidP="008F2402">
            <w:pPr>
              <w:pStyle w:val="Prrafodelista"/>
              <w:numPr>
                <w:ilvl w:val="0"/>
                <w:numId w:val="8"/>
              </w:numPr>
              <w:ind w:left="1920"/>
              <w:rPr>
                <w:sz w:val="20"/>
              </w:rPr>
            </w:pPr>
            <w:r w:rsidRPr="008F2402">
              <w:rPr>
                <w:sz w:val="20"/>
              </w:rPr>
              <w:t>1179 de 2024</w:t>
            </w:r>
          </w:p>
          <w:p w14:paraId="25FE6C29" w14:textId="77777777" w:rsidR="008F2402" w:rsidRPr="008F2402" w:rsidRDefault="008F2402" w:rsidP="008F2402">
            <w:pPr>
              <w:pStyle w:val="Prrafodelista"/>
              <w:numPr>
                <w:ilvl w:val="0"/>
                <w:numId w:val="8"/>
              </w:numPr>
              <w:ind w:left="1920"/>
              <w:rPr>
                <w:sz w:val="20"/>
              </w:rPr>
            </w:pPr>
            <w:r w:rsidRPr="008F2402">
              <w:rPr>
                <w:sz w:val="20"/>
              </w:rPr>
              <w:t>1182 de 2024</w:t>
            </w:r>
          </w:p>
        </w:tc>
      </w:tr>
    </w:tbl>
    <w:p w14:paraId="093869B2" w14:textId="77777777" w:rsidR="0087447B" w:rsidRDefault="0087447B" w:rsidP="0087447B">
      <w:pPr>
        <w:jc w:val="both"/>
        <w:rPr>
          <w:szCs w:val="24"/>
        </w:rPr>
      </w:pPr>
    </w:p>
    <w:p w14:paraId="543B8284" w14:textId="0B09D5DE" w:rsidR="0087447B" w:rsidRPr="008F2402" w:rsidRDefault="0087447B" w:rsidP="00382BC0">
      <w:pPr>
        <w:pStyle w:val="Prrafodelista"/>
        <w:numPr>
          <w:ilvl w:val="1"/>
          <w:numId w:val="24"/>
        </w:numPr>
        <w:jc w:val="both"/>
        <w:rPr>
          <w:b/>
          <w:sz w:val="22"/>
          <w:szCs w:val="22"/>
        </w:rPr>
      </w:pPr>
      <w:r w:rsidRPr="008F2402">
        <w:rPr>
          <w:b/>
          <w:sz w:val="22"/>
          <w:szCs w:val="22"/>
        </w:rPr>
        <w:t>Realización de audiencia publica</w:t>
      </w:r>
    </w:p>
    <w:p w14:paraId="0A0AEC48" w14:textId="77777777" w:rsidR="0087447B" w:rsidRPr="008F2402" w:rsidRDefault="0087447B" w:rsidP="0087447B">
      <w:pPr>
        <w:pStyle w:val="Prrafodelista"/>
        <w:ind w:left="736"/>
        <w:jc w:val="both"/>
        <w:rPr>
          <w:b/>
          <w:sz w:val="22"/>
          <w:szCs w:val="22"/>
        </w:rPr>
      </w:pPr>
    </w:p>
    <w:p w14:paraId="60172FF7" w14:textId="49C7DEB8" w:rsidR="0087447B" w:rsidRPr="008F2402" w:rsidRDefault="0087447B" w:rsidP="00382BC0">
      <w:pPr>
        <w:jc w:val="both"/>
        <w:rPr>
          <w:sz w:val="22"/>
          <w:szCs w:val="22"/>
        </w:rPr>
      </w:pPr>
      <w:r w:rsidRPr="008F2402">
        <w:rPr>
          <w:sz w:val="22"/>
          <w:szCs w:val="22"/>
        </w:rPr>
        <w:t xml:space="preserve">Durante </w:t>
      </w:r>
      <w:r w:rsidR="008F2402">
        <w:rPr>
          <w:sz w:val="22"/>
          <w:szCs w:val="22"/>
        </w:rPr>
        <w:t xml:space="preserve">la vigencia 2024 se realizó audiencia pública para escuchar a los candidatos a ocupar el cargo de Subsecretario de la Comisión Segunda Permanente de Gobierno en el marco de la convocatoria pública </w:t>
      </w:r>
      <w:r w:rsidR="008F2402" w:rsidRPr="008F2402">
        <w:rPr>
          <w:sz w:val="22"/>
          <w:szCs w:val="22"/>
        </w:rPr>
        <w:t>para proveer los cargos de Secretario General de Organismo de Control y Subsecretarios de las Comisiones Permanentes 2024</w:t>
      </w:r>
    </w:p>
    <w:p w14:paraId="06000B2D" w14:textId="77777777" w:rsidR="0087447B" w:rsidRPr="00382BC0" w:rsidRDefault="0087447B" w:rsidP="0087447B">
      <w:pPr>
        <w:jc w:val="both"/>
        <w:rPr>
          <w:sz w:val="20"/>
        </w:rPr>
      </w:pPr>
    </w:p>
    <w:p w14:paraId="4AB9819B" w14:textId="5FAE2163" w:rsidR="0087447B" w:rsidRPr="008F2402" w:rsidRDefault="0087447B" w:rsidP="00382BC0">
      <w:pPr>
        <w:pStyle w:val="Prrafodelista"/>
        <w:numPr>
          <w:ilvl w:val="1"/>
          <w:numId w:val="24"/>
        </w:numPr>
        <w:jc w:val="both"/>
        <w:rPr>
          <w:b/>
          <w:sz w:val="22"/>
          <w:szCs w:val="22"/>
        </w:rPr>
      </w:pPr>
      <w:r w:rsidRPr="008F2402">
        <w:rPr>
          <w:b/>
          <w:sz w:val="22"/>
          <w:szCs w:val="22"/>
        </w:rPr>
        <w:t>Comisiones accidentales, transitorias, de vigilancia o ad-hoc</w:t>
      </w:r>
    </w:p>
    <w:p w14:paraId="49AE035B" w14:textId="77777777" w:rsidR="0087447B" w:rsidRPr="008F2402" w:rsidRDefault="0087447B" w:rsidP="0087447B">
      <w:pPr>
        <w:pStyle w:val="Prrafodelista"/>
        <w:rPr>
          <w:b/>
          <w:sz w:val="22"/>
          <w:szCs w:val="22"/>
        </w:rPr>
      </w:pPr>
    </w:p>
    <w:p w14:paraId="33C3910D" w14:textId="77777777" w:rsidR="0087447B" w:rsidRPr="008F2402" w:rsidRDefault="0087447B" w:rsidP="00382BC0">
      <w:pPr>
        <w:jc w:val="both"/>
        <w:rPr>
          <w:sz w:val="22"/>
          <w:szCs w:val="22"/>
        </w:rPr>
      </w:pPr>
      <w:r w:rsidRPr="008F2402">
        <w:rPr>
          <w:sz w:val="22"/>
          <w:szCs w:val="22"/>
        </w:rPr>
        <w:t xml:space="preserve">Durante la vigencia en curso se creó la comisión accidental para la celebración de la audiencia pública para escuchar a los aspirantes al cargo de Subsecretario de Despacho de la Comisión Segunda Permanente de Gobierno. </w:t>
      </w:r>
    </w:p>
    <w:p w14:paraId="70A07523" w14:textId="77777777" w:rsidR="0087447B" w:rsidRPr="008F2402" w:rsidRDefault="0087447B" w:rsidP="0087447B">
      <w:pPr>
        <w:jc w:val="both"/>
        <w:rPr>
          <w:sz w:val="22"/>
          <w:szCs w:val="22"/>
        </w:rPr>
      </w:pPr>
    </w:p>
    <w:p w14:paraId="56BAC29D" w14:textId="5024C98F" w:rsidR="0087447B" w:rsidRPr="008F2402" w:rsidRDefault="0087447B" w:rsidP="00382BC0">
      <w:pPr>
        <w:pStyle w:val="Prrafodelista"/>
        <w:numPr>
          <w:ilvl w:val="1"/>
          <w:numId w:val="24"/>
        </w:numPr>
        <w:jc w:val="both"/>
        <w:rPr>
          <w:b/>
          <w:sz w:val="22"/>
          <w:szCs w:val="22"/>
        </w:rPr>
      </w:pPr>
      <w:r w:rsidRPr="008F2402">
        <w:rPr>
          <w:b/>
          <w:sz w:val="22"/>
          <w:szCs w:val="22"/>
        </w:rPr>
        <w:t>Proposiciones de reconocimiento y/o notas de estilo</w:t>
      </w:r>
    </w:p>
    <w:p w14:paraId="55C8E776" w14:textId="77777777" w:rsidR="0087447B" w:rsidRPr="008F2402" w:rsidRDefault="0087447B" w:rsidP="0087447B">
      <w:pPr>
        <w:pStyle w:val="Prrafodelista"/>
        <w:ind w:left="736"/>
        <w:jc w:val="both"/>
        <w:rPr>
          <w:sz w:val="22"/>
          <w:szCs w:val="22"/>
        </w:rPr>
      </w:pPr>
    </w:p>
    <w:p w14:paraId="17647F53" w14:textId="77777777" w:rsidR="0087447B" w:rsidRPr="008F2402" w:rsidRDefault="0087447B" w:rsidP="00382BC0">
      <w:pPr>
        <w:jc w:val="both"/>
        <w:rPr>
          <w:sz w:val="22"/>
          <w:szCs w:val="22"/>
        </w:rPr>
      </w:pPr>
      <w:r w:rsidRPr="008F2402">
        <w:rPr>
          <w:sz w:val="22"/>
          <w:szCs w:val="22"/>
        </w:rPr>
        <w:t>Durante la vigencia en curso, se aprobó la proposición de conmemoración del mes del orgullo LGTBI e Izada de bandera de la diversidad sexual y de géneros LGTBI, en el Concejo de Bogotá.</w:t>
      </w:r>
    </w:p>
    <w:p w14:paraId="05754462" w14:textId="77777777" w:rsidR="0087447B" w:rsidRPr="008F2402" w:rsidRDefault="0087447B" w:rsidP="0087447B">
      <w:pPr>
        <w:pStyle w:val="Prrafodelista"/>
        <w:ind w:left="736"/>
        <w:jc w:val="both"/>
        <w:rPr>
          <w:sz w:val="22"/>
          <w:szCs w:val="22"/>
        </w:rPr>
      </w:pPr>
    </w:p>
    <w:p w14:paraId="7ECD2409" w14:textId="77777777" w:rsidR="0087447B" w:rsidRPr="008F2402" w:rsidRDefault="0087447B" w:rsidP="00382BC0">
      <w:pPr>
        <w:jc w:val="both"/>
        <w:rPr>
          <w:sz w:val="22"/>
          <w:szCs w:val="22"/>
        </w:rPr>
      </w:pPr>
      <w:r w:rsidRPr="008F2402">
        <w:rPr>
          <w:sz w:val="22"/>
          <w:szCs w:val="22"/>
        </w:rPr>
        <w:t>Así mismo se aprobó la proposición de moción de duelo / reconocimiento póstumo del señor ANDRÉS FELIPE VILLAMIZAR ORTIZ (Q.E.P.D)</w:t>
      </w:r>
    </w:p>
    <w:p w14:paraId="1CB15C37" w14:textId="57216650" w:rsidR="008F2402" w:rsidRDefault="008F2402">
      <w:pPr>
        <w:rPr>
          <w:rFonts w:cs="Arial"/>
          <w:sz w:val="20"/>
          <w:lang w:val="es-MX"/>
        </w:rPr>
      </w:pPr>
      <w:r>
        <w:rPr>
          <w:rFonts w:cs="Arial"/>
          <w:sz w:val="20"/>
          <w:lang w:val="es-MX"/>
        </w:rPr>
        <w:br w:type="page"/>
      </w:r>
    </w:p>
    <w:p w14:paraId="375EF982" w14:textId="77777777" w:rsidR="000C555D" w:rsidRDefault="000C555D" w:rsidP="00160386">
      <w:pPr>
        <w:jc w:val="both"/>
        <w:rPr>
          <w:rFonts w:cs="Arial"/>
          <w:sz w:val="20"/>
          <w:lang w:val="es-MX"/>
        </w:rPr>
      </w:pPr>
    </w:p>
    <w:p w14:paraId="5B2B627A" w14:textId="681C120A" w:rsidR="003E5CB3" w:rsidRPr="008F2402" w:rsidRDefault="00644E83" w:rsidP="00C66681">
      <w:pPr>
        <w:pStyle w:val="Prrafodelista"/>
        <w:numPr>
          <w:ilvl w:val="0"/>
          <w:numId w:val="4"/>
        </w:numPr>
        <w:jc w:val="both"/>
        <w:rPr>
          <w:rFonts w:cs="Arial"/>
          <w:b/>
          <w:color w:val="000000" w:themeColor="text1"/>
          <w:sz w:val="22"/>
          <w:szCs w:val="22"/>
          <w:lang w:val="es-MX"/>
        </w:rPr>
      </w:pPr>
      <w:r w:rsidRPr="008F2402">
        <w:rPr>
          <w:rFonts w:cs="Arial"/>
          <w:b/>
          <w:color w:val="000000" w:themeColor="text1"/>
          <w:sz w:val="22"/>
          <w:szCs w:val="22"/>
          <w:lang w:val="es-MX"/>
        </w:rPr>
        <w:t>DERECHOS DE PETICIÓ</w:t>
      </w:r>
      <w:r w:rsidR="003E5CB3" w:rsidRPr="008F2402">
        <w:rPr>
          <w:rFonts w:cs="Arial"/>
          <w:b/>
          <w:color w:val="000000" w:themeColor="text1"/>
          <w:sz w:val="22"/>
          <w:szCs w:val="22"/>
          <w:lang w:val="es-MX"/>
        </w:rPr>
        <w:t>N</w:t>
      </w:r>
    </w:p>
    <w:p w14:paraId="1E8E0BF1" w14:textId="7A33451A" w:rsidR="00872DF4" w:rsidRPr="008F2402" w:rsidRDefault="00430C96" w:rsidP="007467CC">
      <w:pPr>
        <w:tabs>
          <w:tab w:val="left" w:pos="970"/>
        </w:tabs>
        <w:jc w:val="both"/>
        <w:rPr>
          <w:rFonts w:cs="Arial"/>
          <w:color w:val="000000" w:themeColor="text1"/>
          <w:sz w:val="22"/>
          <w:szCs w:val="22"/>
          <w:lang w:val="es-MX"/>
        </w:rPr>
      </w:pPr>
      <w:r w:rsidRPr="008F2402">
        <w:rPr>
          <w:rFonts w:cs="Arial"/>
          <w:color w:val="000000" w:themeColor="text1"/>
          <w:sz w:val="22"/>
          <w:szCs w:val="22"/>
          <w:lang w:val="es-MX"/>
        </w:rPr>
        <w:tab/>
      </w:r>
    </w:p>
    <w:p w14:paraId="2D314B45" w14:textId="77777777" w:rsidR="008F2402" w:rsidRPr="008F2402" w:rsidRDefault="008F2402" w:rsidP="008F2402">
      <w:pPr>
        <w:jc w:val="both"/>
        <w:rPr>
          <w:sz w:val="22"/>
          <w:szCs w:val="22"/>
        </w:rPr>
      </w:pPr>
      <w:r w:rsidRPr="008F2402">
        <w:rPr>
          <w:sz w:val="22"/>
          <w:szCs w:val="22"/>
        </w:rPr>
        <w:t xml:space="preserve">Se recibieron entre 1° enero al 22 de noviembre de 2024 en la Comisión Segunda de Gobierno (35) derechos de petición, los cuales fueron contestados dentro del término legal y según la órbita de </w:t>
      </w:r>
      <w:r w:rsidRPr="008F2402">
        <w:rPr>
          <w:spacing w:val="-2"/>
          <w:sz w:val="22"/>
          <w:szCs w:val="22"/>
        </w:rPr>
        <w:t>competencia.</w:t>
      </w:r>
    </w:p>
    <w:p w14:paraId="17E93A83" w14:textId="77777777" w:rsidR="008711CB" w:rsidRPr="00B93917" w:rsidRDefault="008711CB" w:rsidP="00160386">
      <w:pPr>
        <w:jc w:val="both"/>
        <w:rPr>
          <w:rFonts w:cs="Arial"/>
          <w:sz w:val="20"/>
        </w:rPr>
      </w:pPr>
    </w:p>
    <w:p w14:paraId="5BC366F4" w14:textId="2F0284B6" w:rsidR="007467CC" w:rsidRPr="00A64C26" w:rsidRDefault="00F726DA" w:rsidP="007467CC">
      <w:pPr>
        <w:jc w:val="both"/>
        <w:rPr>
          <w:rFonts w:cs="Arial"/>
          <w:b/>
          <w:sz w:val="22"/>
          <w:szCs w:val="22"/>
          <w:lang w:val="es-MX"/>
        </w:rPr>
      </w:pPr>
      <w:r w:rsidRPr="00A64C26">
        <w:rPr>
          <w:rFonts w:cs="Arial"/>
          <w:b/>
          <w:sz w:val="22"/>
          <w:szCs w:val="22"/>
          <w:lang w:val="es-MX"/>
        </w:rPr>
        <w:t>5</w:t>
      </w:r>
      <w:r w:rsidR="007467CC" w:rsidRPr="00A64C26">
        <w:rPr>
          <w:rFonts w:cs="Arial"/>
          <w:b/>
          <w:sz w:val="22"/>
          <w:szCs w:val="22"/>
          <w:lang w:val="es-MX"/>
        </w:rPr>
        <w:t>.  SEGUIMIENTO PLAN DE ACCIÓN AÑO: “202</w:t>
      </w:r>
      <w:r w:rsidR="009C33BD" w:rsidRPr="00A64C26">
        <w:rPr>
          <w:rFonts w:cs="Arial"/>
          <w:b/>
          <w:sz w:val="22"/>
          <w:szCs w:val="22"/>
          <w:lang w:val="es-MX"/>
        </w:rPr>
        <w:t>4</w:t>
      </w:r>
      <w:r w:rsidR="007467CC" w:rsidRPr="00A64C26">
        <w:rPr>
          <w:rFonts w:cs="Arial"/>
          <w:b/>
          <w:sz w:val="22"/>
          <w:szCs w:val="22"/>
          <w:lang w:val="es-MX"/>
        </w:rPr>
        <w:t>”.</w:t>
      </w:r>
    </w:p>
    <w:p w14:paraId="72519420" w14:textId="77777777" w:rsidR="007467CC" w:rsidRPr="00A64C26" w:rsidRDefault="007467CC" w:rsidP="007467CC">
      <w:pPr>
        <w:jc w:val="both"/>
        <w:rPr>
          <w:rFonts w:cs="Arial"/>
          <w:sz w:val="22"/>
          <w:szCs w:val="22"/>
          <w:lang w:val="es-MX"/>
        </w:rPr>
      </w:pPr>
      <w:r w:rsidRPr="00A64C26">
        <w:rPr>
          <w:rFonts w:cs="Arial"/>
          <w:sz w:val="22"/>
          <w:szCs w:val="22"/>
          <w:lang w:val="es-MX"/>
        </w:rPr>
        <w:t xml:space="preserve"> </w:t>
      </w:r>
    </w:p>
    <w:p w14:paraId="3EAC88A2" w14:textId="24A06643" w:rsidR="007467CC" w:rsidRPr="00A64C26" w:rsidRDefault="007467CC" w:rsidP="007467CC">
      <w:pPr>
        <w:jc w:val="both"/>
        <w:rPr>
          <w:rFonts w:cs="Arial"/>
          <w:sz w:val="22"/>
          <w:szCs w:val="22"/>
          <w:lang w:val="es-MX"/>
        </w:rPr>
      </w:pPr>
      <w:r w:rsidRPr="00A64C26">
        <w:rPr>
          <w:rFonts w:cs="Arial"/>
          <w:sz w:val="22"/>
          <w:szCs w:val="22"/>
          <w:lang w:val="es-MX"/>
        </w:rPr>
        <w:t>La consolidación y el reporte del Plan de Acción 202</w:t>
      </w:r>
      <w:r w:rsidR="009C33BD" w:rsidRPr="00A64C26">
        <w:rPr>
          <w:rFonts w:cs="Arial"/>
          <w:sz w:val="22"/>
          <w:szCs w:val="22"/>
          <w:lang w:val="es-MX"/>
        </w:rPr>
        <w:t>4</w:t>
      </w:r>
      <w:r w:rsidRPr="00A64C26">
        <w:rPr>
          <w:rFonts w:cs="Arial"/>
          <w:sz w:val="22"/>
          <w:szCs w:val="22"/>
          <w:lang w:val="es-MX"/>
        </w:rPr>
        <w:t>, lo lleva acabo la Secretaria General de la Corporación.</w:t>
      </w:r>
    </w:p>
    <w:p w14:paraId="387FE6DE" w14:textId="1DC893EA" w:rsidR="00323478" w:rsidRPr="00A64C26" w:rsidRDefault="00323478" w:rsidP="007467CC">
      <w:pPr>
        <w:jc w:val="both"/>
        <w:rPr>
          <w:rFonts w:cs="Arial"/>
          <w:sz w:val="22"/>
          <w:szCs w:val="22"/>
          <w:lang w:val="es-MX"/>
        </w:rPr>
      </w:pPr>
    </w:p>
    <w:p w14:paraId="32DF3381" w14:textId="37C797E2" w:rsidR="00323478" w:rsidRPr="00A64C26" w:rsidRDefault="00323478" w:rsidP="007467CC">
      <w:pPr>
        <w:jc w:val="both"/>
        <w:rPr>
          <w:rFonts w:cs="Arial"/>
          <w:sz w:val="22"/>
          <w:szCs w:val="22"/>
          <w:lang w:val="es-MX"/>
        </w:rPr>
      </w:pPr>
    </w:p>
    <w:p w14:paraId="7F1A7F88" w14:textId="369B7AB8" w:rsidR="00323478" w:rsidRPr="00A64C26" w:rsidRDefault="00323478" w:rsidP="007467CC">
      <w:pPr>
        <w:jc w:val="both"/>
        <w:rPr>
          <w:rFonts w:cs="Arial"/>
          <w:sz w:val="22"/>
          <w:szCs w:val="22"/>
          <w:lang w:val="es-MX"/>
        </w:rPr>
      </w:pPr>
    </w:p>
    <w:p w14:paraId="05BFB77E" w14:textId="26EF1DAA" w:rsidR="00323478" w:rsidRPr="00A64C26" w:rsidRDefault="00323478" w:rsidP="007467CC">
      <w:pPr>
        <w:jc w:val="both"/>
        <w:rPr>
          <w:rFonts w:cs="Arial"/>
          <w:sz w:val="22"/>
          <w:szCs w:val="22"/>
          <w:lang w:val="es-MX"/>
        </w:rPr>
      </w:pPr>
    </w:p>
    <w:p w14:paraId="3E51C1C6" w14:textId="6183998D" w:rsidR="00323478" w:rsidRPr="00A64C26" w:rsidRDefault="00323478" w:rsidP="007467CC">
      <w:pPr>
        <w:jc w:val="both"/>
        <w:rPr>
          <w:rFonts w:cs="Arial"/>
          <w:sz w:val="22"/>
          <w:szCs w:val="22"/>
          <w:lang w:val="es-MX"/>
        </w:rPr>
      </w:pPr>
    </w:p>
    <w:p w14:paraId="10A6A126" w14:textId="6380E9FF" w:rsidR="00323478" w:rsidRPr="00A64C26" w:rsidRDefault="00323478" w:rsidP="007467CC">
      <w:pPr>
        <w:jc w:val="both"/>
        <w:rPr>
          <w:rFonts w:cs="Arial"/>
          <w:sz w:val="22"/>
          <w:szCs w:val="22"/>
          <w:lang w:val="es-MX"/>
        </w:rPr>
      </w:pPr>
    </w:p>
    <w:p w14:paraId="639DC881" w14:textId="3721FA25" w:rsidR="00323478" w:rsidRPr="00A64C26" w:rsidRDefault="00323478" w:rsidP="007467CC">
      <w:pPr>
        <w:jc w:val="both"/>
        <w:rPr>
          <w:rFonts w:cs="Arial"/>
          <w:sz w:val="22"/>
          <w:szCs w:val="22"/>
          <w:lang w:val="es-MX"/>
        </w:rPr>
      </w:pPr>
    </w:p>
    <w:p w14:paraId="2D862BE5" w14:textId="0F4EAA7D" w:rsidR="00323478" w:rsidRPr="00A64C26" w:rsidRDefault="00323478" w:rsidP="007467CC">
      <w:pPr>
        <w:jc w:val="both"/>
        <w:rPr>
          <w:rFonts w:cs="Arial"/>
          <w:sz w:val="22"/>
          <w:szCs w:val="22"/>
          <w:lang w:val="es-MX"/>
        </w:rPr>
      </w:pPr>
    </w:p>
    <w:p w14:paraId="57EF3D06" w14:textId="1004F130" w:rsidR="00323478" w:rsidRPr="00A64C26" w:rsidRDefault="00323478" w:rsidP="007467CC">
      <w:pPr>
        <w:jc w:val="both"/>
        <w:rPr>
          <w:rFonts w:cs="Arial"/>
          <w:sz w:val="22"/>
          <w:szCs w:val="22"/>
          <w:lang w:val="es-MX"/>
        </w:rPr>
      </w:pPr>
    </w:p>
    <w:p w14:paraId="28A58865" w14:textId="716E48E1" w:rsidR="00323478" w:rsidRPr="00A64C26" w:rsidRDefault="00323478" w:rsidP="007467CC">
      <w:pPr>
        <w:jc w:val="both"/>
        <w:rPr>
          <w:rFonts w:cs="Arial"/>
          <w:sz w:val="22"/>
          <w:szCs w:val="22"/>
          <w:lang w:val="es-MX"/>
        </w:rPr>
      </w:pPr>
    </w:p>
    <w:p w14:paraId="2EEED6CD" w14:textId="1BB34214" w:rsidR="00323478" w:rsidRPr="00A64C26" w:rsidRDefault="00323478" w:rsidP="007467CC">
      <w:pPr>
        <w:jc w:val="both"/>
        <w:rPr>
          <w:rFonts w:cs="Arial"/>
          <w:sz w:val="22"/>
          <w:szCs w:val="22"/>
          <w:lang w:val="es-MX"/>
        </w:rPr>
      </w:pPr>
    </w:p>
    <w:p w14:paraId="46FAB74E" w14:textId="1B571477" w:rsidR="00323478" w:rsidRPr="00A64C26" w:rsidRDefault="00323478" w:rsidP="007467CC">
      <w:pPr>
        <w:jc w:val="both"/>
        <w:rPr>
          <w:rFonts w:cs="Arial"/>
          <w:sz w:val="22"/>
          <w:szCs w:val="22"/>
          <w:lang w:val="es-MX"/>
        </w:rPr>
      </w:pPr>
    </w:p>
    <w:p w14:paraId="76B8C6A2" w14:textId="77777777" w:rsidR="00323478" w:rsidRPr="00A64C26" w:rsidRDefault="00323478" w:rsidP="007467CC">
      <w:pPr>
        <w:jc w:val="both"/>
        <w:rPr>
          <w:rFonts w:cs="Arial"/>
          <w:sz w:val="22"/>
          <w:szCs w:val="22"/>
          <w:lang w:val="es-MX"/>
        </w:rPr>
      </w:pPr>
    </w:p>
    <w:p w14:paraId="2CC21756" w14:textId="77777777" w:rsidR="007467CC" w:rsidRPr="00A64C26" w:rsidRDefault="007467CC" w:rsidP="00160386">
      <w:pPr>
        <w:jc w:val="both"/>
        <w:rPr>
          <w:rFonts w:cs="Arial"/>
          <w:sz w:val="22"/>
          <w:szCs w:val="22"/>
          <w:lang w:val="es-MX"/>
        </w:rPr>
      </w:pPr>
    </w:p>
    <w:p w14:paraId="7C908A11" w14:textId="77777777" w:rsidR="00F726DA" w:rsidRPr="00A64C26" w:rsidRDefault="00F726DA" w:rsidP="00F726DA">
      <w:pPr>
        <w:jc w:val="both"/>
        <w:rPr>
          <w:rFonts w:cs="Arial"/>
          <w:b/>
          <w:sz w:val="22"/>
          <w:szCs w:val="22"/>
          <w:lang w:val="es-MX"/>
        </w:rPr>
      </w:pPr>
    </w:p>
    <w:p w14:paraId="00A2514E" w14:textId="6EF2BA8F" w:rsidR="0033172E" w:rsidRPr="00A64C26" w:rsidRDefault="00656661" w:rsidP="00160386">
      <w:pPr>
        <w:jc w:val="both"/>
        <w:rPr>
          <w:rFonts w:cs="Arial"/>
          <w:sz w:val="22"/>
          <w:szCs w:val="22"/>
          <w:lang w:val="es-MX"/>
        </w:rPr>
      </w:pPr>
      <w:r w:rsidRPr="00A64C26">
        <w:rPr>
          <w:rFonts w:cs="Arial"/>
          <w:sz w:val="22"/>
          <w:szCs w:val="22"/>
          <w:lang w:val="es-MX"/>
        </w:rPr>
        <w:t>Para consultar l</w:t>
      </w:r>
      <w:r w:rsidR="00884207" w:rsidRPr="00A64C26">
        <w:rPr>
          <w:rFonts w:cs="Arial"/>
          <w:sz w:val="22"/>
          <w:szCs w:val="22"/>
          <w:lang w:val="es-MX"/>
        </w:rPr>
        <w:t>os anexos del presente informe,</w:t>
      </w:r>
      <w:r w:rsidRPr="00A64C26">
        <w:rPr>
          <w:rFonts w:cs="Arial"/>
          <w:sz w:val="22"/>
          <w:szCs w:val="22"/>
          <w:lang w:val="es-MX"/>
        </w:rPr>
        <w:t xml:space="preserve"> ingrese a:</w:t>
      </w:r>
    </w:p>
    <w:p w14:paraId="6E15D6E1" w14:textId="77777777" w:rsidR="00656661" w:rsidRPr="00A64C26" w:rsidRDefault="00656661" w:rsidP="00160386">
      <w:pPr>
        <w:jc w:val="both"/>
        <w:rPr>
          <w:rFonts w:cs="Arial"/>
          <w:sz w:val="22"/>
          <w:szCs w:val="22"/>
          <w:lang w:val="es-MX"/>
        </w:rPr>
      </w:pPr>
    </w:p>
    <w:p w14:paraId="1F969CF2" w14:textId="35725E79" w:rsidR="003E5CB3" w:rsidRPr="00A64C26" w:rsidRDefault="00E63FC9" w:rsidP="00160386">
      <w:pPr>
        <w:jc w:val="both"/>
        <w:rPr>
          <w:rFonts w:cs="Arial"/>
          <w:sz w:val="22"/>
          <w:szCs w:val="22"/>
          <w:lang w:val="es-MX"/>
        </w:rPr>
      </w:pPr>
      <w:r w:rsidRPr="00A64C26">
        <w:rPr>
          <w:rFonts w:cs="Arial"/>
          <w:noProof/>
          <w:sz w:val="22"/>
          <w:szCs w:val="22"/>
          <w:lang w:val="es-419" w:eastAsia="es-419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8394D1D" wp14:editId="01C8229E">
                <wp:simplePos x="0" y="0"/>
                <wp:positionH relativeFrom="column">
                  <wp:posOffset>1770380</wp:posOffset>
                </wp:positionH>
                <wp:positionV relativeFrom="paragraph">
                  <wp:posOffset>574040</wp:posOffset>
                </wp:positionV>
                <wp:extent cx="342900" cy="0"/>
                <wp:effectExtent l="13970" t="5715" r="5080" b="13335"/>
                <wp:wrapTopAndBottom/>
                <wp:docPr id="6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DAA707F" id="Line 5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9.4pt,45.2pt" to="166.4pt,4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QTcEQIAACc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">
                <w10:wrap type="topAndBottom"/>
              </v:line>
            </w:pict>
          </mc:Fallback>
        </mc:AlternateContent>
      </w:r>
      <w:r w:rsidR="00A16198" w:rsidRPr="00A64C26">
        <w:rPr>
          <w:rFonts w:cs="Arial"/>
          <w:sz w:val="22"/>
          <w:szCs w:val="22"/>
          <w:lang w:val="es-MX"/>
        </w:rPr>
        <w:t>A</w:t>
      </w:r>
      <w:r w:rsidR="00B35EDD" w:rsidRPr="00A64C26">
        <w:rPr>
          <w:rFonts w:cs="Arial"/>
          <w:sz w:val="22"/>
          <w:szCs w:val="22"/>
          <w:lang w:val="es-MX"/>
        </w:rPr>
        <w:t>CCESO A COMISIONES</w:t>
      </w:r>
      <w:r w:rsidR="00685D61" w:rsidRPr="00A64C26">
        <w:rPr>
          <w:rFonts w:cs="Arial"/>
          <w:sz w:val="22"/>
          <w:szCs w:val="22"/>
          <w:lang w:val="es-MX"/>
        </w:rPr>
        <w:t xml:space="preserve"> </w:t>
      </w:r>
    </w:p>
    <w:p w14:paraId="700FBC0A" w14:textId="230494AB" w:rsidR="003E5CB3" w:rsidRPr="00A64C26" w:rsidRDefault="00E63FC9" w:rsidP="00160386">
      <w:pPr>
        <w:jc w:val="both"/>
        <w:rPr>
          <w:rFonts w:cs="Arial"/>
          <w:sz w:val="22"/>
          <w:szCs w:val="22"/>
          <w:lang w:val="es-MX"/>
        </w:rPr>
      </w:pPr>
      <w:r w:rsidRPr="00A64C26">
        <w:rPr>
          <w:rFonts w:cs="Arial"/>
          <w:noProof/>
          <w:sz w:val="22"/>
          <w:szCs w:val="22"/>
          <w:lang w:val="es-419" w:eastAsia="es-419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872BC83" wp14:editId="5FF0D6EE">
                <wp:simplePos x="0" y="0"/>
                <wp:positionH relativeFrom="column">
                  <wp:posOffset>2118995</wp:posOffset>
                </wp:positionH>
                <wp:positionV relativeFrom="paragraph">
                  <wp:posOffset>422275</wp:posOffset>
                </wp:positionV>
                <wp:extent cx="0" cy="228600"/>
                <wp:effectExtent l="57785" t="5080" r="56515" b="23495"/>
                <wp:wrapNone/>
                <wp:docPr id="7" name="Lin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F23E619" id="Line 28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6.85pt,33.25pt" to="166.85pt,5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">
                <v:stroke endarrow="block"/>
              </v:line>
            </w:pict>
          </mc:Fallback>
        </mc:AlternateContent>
      </w:r>
      <w:r w:rsidR="00595726" w:rsidRPr="00A64C26">
        <w:rPr>
          <w:rFonts w:cs="Arial"/>
          <w:noProof/>
          <w:sz w:val="22"/>
          <w:szCs w:val="22"/>
          <w:lang w:val="es-419" w:eastAsia="es-419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7208B12" wp14:editId="0683F308">
                <wp:simplePos x="0" y="0"/>
                <wp:positionH relativeFrom="column">
                  <wp:posOffset>408305</wp:posOffset>
                </wp:positionH>
                <wp:positionV relativeFrom="paragraph">
                  <wp:posOffset>31750</wp:posOffset>
                </wp:positionV>
                <wp:extent cx="0" cy="228600"/>
                <wp:effectExtent l="61595" t="5080" r="52705" b="23495"/>
                <wp:wrapTopAndBottom/>
                <wp:docPr id="5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>
            <w:pict>
              <v:line w14:anchorId="7789FD0C" id="Line 4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.15pt,2.5pt" to="32.15pt,2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">
                <v:stroke endarrow="block"/>
                <w10:wrap type="topAndBottom"/>
              </v:line>
            </w:pict>
          </mc:Fallback>
        </mc:AlternateContent>
      </w:r>
      <w:r w:rsidR="00F7629C" w:rsidRPr="00A64C26">
        <w:rPr>
          <w:rFonts w:cs="Arial"/>
          <w:sz w:val="22"/>
          <w:szCs w:val="22"/>
          <w:lang w:val="es-MX"/>
        </w:rPr>
        <w:t>COMISIÓN</w:t>
      </w:r>
      <w:r>
        <w:rPr>
          <w:rFonts w:cs="Arial"/>
          <w:sz w:val="22"/>
          <w:szCs w:val="22"/>
          <w:lang w:val="es-MX"/>
        </w:rPr>
        <w:t xml:space="preserve"> DE GOBIERNO</w:t>
      </w:r>
    </w:p>
    <w:p w14:paraId="1938439A" w14:textId="77777777" w:rsidR="00E63FC9" w:rsidRDefault="00F7629C" w:rsidP="00160386">
      <w:pPr>
        <w:jc w:val="both"/>
        <w:rPr>
          <w:rFonts w:cs="Arial"/>
          <w:sz w:val="22"/>
          <w:szCs w:val="22"/>
          <w:lang w:val="es-MX"/>
        </w:rPr>
      </w:pPr>
      <w:r w:rsidRPr="00A64C26">
        <w:rPr>
          <w:rFonts w:cs="Arial"/>
          <w:sz w:val="22"/>
          <w:szCs w:val="22"/>
          <w:lang w:val="es-MX"/>
        </w:rPr>
        <w:tab/>
      </w:r>
      <w:r w:rsidRPr="00A64C26">
        <w:rPr>
          <w:rFonts w:cs="Arial"/>
          <w:sz w:val="22"/>
          <w:szCs w:val="22"/>
          <w:lang w:val="es-MX"/>
        </w:rPr>
        <w:tab/>
      </w:r>
      <w:r w:rsidRPr="00A64C26">
        <w:rPr>
          <w:rFonts w:cs="Arial"/>
          <w:sz w:val="22"/>
          <w:szCs w:val="22"/>
          <w:lang w:val="es-MX"/>
        </w:rPr>
        <w:tab/>
      </w:r>
      <w:r w:rsidR="00E63FC9">
        <w:rPr>
          <w:rFonts w:cs="Arial"/>
          <w:sz w:val="22"/>
          <w:szCs w:val="22"/>
          <w:lang w:val="es-MX"/>
        </w:rPr>
        <w:tab/>
      </w:r>
    </w:p>
    <w:p w14:paraId="26ADBA74" w14:textId="1E861A27" w:rsidR="003E5CB3" w:rsidRPr="00A64C26" w:rsidRDefault="00F7629C" w:rsidP="00E63FC9">
      <w:pPr>
        <w:ind w:left="2124" w:firstLine="708"/>
        <w:jc w:val="both"/>
        <w:rPr>
          <w:rFonts w:cs="Arial"/>
          <w:sz w:val="22"/>
          <w:szCs w:val="22"/>
          <w:lang w:val="es-MX"/>
        </w:rPr>
      </w:pPr>
      <w:r w:rsidRPr="00A64C26">
        <w:rPr>
          <w:rFonts w:cs="Arial"/>
          <w:sz w:val="22"/>
          <w:szCs w:val="22"/>
          <w:lang w:val="es-MX"/>
        </w:rPr>
        <w:t>A</w:t>
      </w:r>
      <w:r w:rsidR="00E63FC9">
        <w:rPr>
          <w:rFonts w:cs="Arial"/>
          <w:sz w:val="22"/>
          <w:szCs w:val="22"/>
          <w:lang w:val="es-MX"/>
        </w:rPr>
        <w:t>ÑO 2024</w:t>
      </w:r>
      <w:r w:rsidRPr="00A64C26">
        <w:rPr>
          <w:rFonts w:cs="Arial"/>
          <w:sz w:val="22"/>
          <w:szCs w:val="22"/>
          <w:lang w:val="es-MX"/>
        </w:rPr>
        <w:t xml:space="preserve"> </w:t>
      </w:r>
    </w:p>
    <w:p w14:paraId="4888FE73" w14:textId="67599588" w:rsidR="002C34DA" w:rsidRDefault="00595726" w:rsidP="00146881">
      <w:pPr>
        <w:ind w:left="3540" w:firstLine="708"/>
        <w:jc w:val="both"/>
        <w:rPr>
          <w:rFonts w:cs="Arial"/>
          <w:sz w:val="20"/>
          <w:lang w:val="es-MX"/>
        </w:rPr>
      </w:pPr>
      <w:r w:rsidRPr="00B93917">
        <w:rPr>
          <w:rFonts w:cs="Arial"/>
          <w:noProof/>
          <w:sz w:val="20"/>
          <w:lang w:val="es-419" w:eastAsia="es-419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0F0F23F2" wp14:editId="52E2AA91">
                <wp:simplePos x="0" y="0"/>
                <wp:positionH relativeFrom="column">
                  <wp:posOffset>2237105</wp:posOffset>
                </wp:positionH>
                <wp:positionV relativeFrom="paragraph">
                  <wp:posOffset>211455</wp:posOffset>
                </wp:positionV>
                <wp:extent cx="342900" cy="0"/>
                <wp:effectExtent l="13970" t="59055" r="14605" b="55245"/>
                <wp:wrapTopAndBottom/>
                <wp:docPr id="4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>
            <w:pict>
              <v:line w14:anchorId="06B74637"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6.15pt,16.65pt" to="203.15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">
                <v:stroke endarrow="block"/>
                <w10:wrap type="topAndBottom"/>
              </v:line>
            </w:pict>
          </mc:Fallback>
        </mc:AlternateContent>
      </w:r>
      <w:r w:rsidRPr="00B93917">
        <w:rPr>
          <w:rFonts w:cs="Arial"/>
          <w:noProof/>
          <w:sz w:val="20"/>
          <w:lang w:val="es-419" w:eastAsia="es-419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5CB66A98" wp14:editId="5D2434F7">
                <wp:simplePos x="0" y="0"/>
                <wp:positionH relativeFrom="column">
                  <wp:posOffset>2237105</wp:posOffset>
                </wp:positionH>
                <wp:positionV relativeFrom="paragraph">
                  <wp:posOffset>97155</wp:posOffset>
                </wp:positionV>
                <wp:extent cx="0" cy="114300"/>
                <wp:effectExtent l="13970" t="11430" r="5080" b="7620"/>
                <wp:wrapTopAndBottom/>
                <wp:docPr id="3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>
            <w:pict>
              <v:line w14:anchorId="57D631B7" id="Line 2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6.15pt,7.65pt" to="176.15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">
                <w10:wrap type="topAndBottom"/>
              </v:line>
            </w:pict>
          </mc:Fallback>
        </mc:AlternateContent>
      </w:r>
      <w:r w:rsidR="006472DB" w:rsidRPr="00B93917">
        <w:rPr>
          <w:rFonts w:cs="Arial"/>
          <w:sz w:val="20"/>
          <w:lang w:val="es-MX"/>
        </w:rPr>
        <w:t xml:space="preserve">INFORME DE GESTIÓN </w:t>
      </w:r>
      <w:r w:rsidR="000F5330" w:rsidRPr="00B93917">
        <w:rPr>
          <w:rFonts w:cs="Arial"/>
          <w:sz w:val="20"/>
          <w:lang w:val="es-MX"/>
        </w:rPr>
        <w:t xml:space="preserve">COMISIÓN </w:t>
      </w:r>
    </w:p>
    <w:p w14:paraId="05F20651" w14:textId="77777777" w:rsidR="002C34DA" w:rsidRDefault="002C34DA" w:rsidP="00160386">
      <w:pPr>
        <w:jc w:val="both"/>
        <w:rPr>
          <w:rFonts w:cs="Arial"/>
          <w:sz w:val="20"/>
          <w:lang w:val="es-MX"/>
        </w:rPr>
      </w:pPr>
    </w:p>
    <w:p w14:paraId="595121C7" w14:textId="4A96601D" w:rsidR="006472DB" w:rsidRPr="00B93917" w:rsidRDefault="000F5330" w:rsidP="00160386">
      <w:pPr>
        <w:jc w:val="both"/>
        <w:rPr>
          <w:rFonts w:cs="Arial"/>
          <w:sz w:val="20"/>
          <w:lang w:val="es-MX"/>
        </w:rPr>
      </w:pPr>
      <w:r w:rsidRPr="00B93917">
        <w:rPr>
          <w:rFonts w:cs="Arial"/>
          <w:sz w:val="20"/>
          <w:lang w:val="es-MX"/>
        </w:rPr>
        <w:t>C</w:t>
      </w:r>
      <w:r w:rsidR="00656661" w:rsidRPr="00B93917">
        <w:rPr>
          <w:rFonts w:cs="Arial"/>
          <w:sz w:val="20"/>
          <w:lang w:val="es-MX"/>
        </w:rPr>
        <w:t>ordial saludo,</w:t>
      </w:r>
    </w:p>
    <w:p w14:paraId="1889B4C0" w14:textId="77777777" w:rsidR="00645DC8" w:rsidRPr="00B93917" w:rsidRDefault="00645DC8" w:rsidP="00160386">
      <w:pPr>
        <w:jc w:val="both"/>
        <w:rPr>
          <w:rFonts w:cs="Arial"/>
          <w:sz w:val="20"/>
          <w:lang w:val="es-MX"/>
        </w:rPr>
      </w:pPr>
    </w:p>
    <w:p w14:paraId="26128679" w14:textId="77777777" w:rsidR="00323478" w:rsidRDefault="00323478" w:rsidP="00E90103">
      <w:pPr>
        <w:tabs>
          <w:tab w:val="center" w:pos="6688"/>
          <w:tab w:val="left" w:pos="7224"/>
        </w:tabs>
        <w:ind w:left="4536"/>
        <w:jc w:val="both"/>
        <w:rPr>
          <w:rFonts w:ascii="Times New Roman" w:hAnsi="Times New Roman"/>
          <w:szCs w:val="24"/>
          <w:lang w:eastAsia="es-ES_tradnl"/>
        </w:rPr>
      </w:pPr>
    </w:p>
    <w:p w14:paraId="154B20C8" w14:textId="77777777" w:rsidR="00323478" w:rsidRDefault="00323478" w:rsidP="00E90103">
      <w:pPr>
        <w:tabs>
          <w:tab w:val="center" w:pos="6688"/>
          <w:tab w:val="left" w:pos="7224"/>
        </w:tabs>
        <w:ind w:left="4536"/>
        <w:jc w:val="both"/>
        <w:rPr>
          <w:rFonts w:ascii="Times New Roman" w:hAnsi="Times New Roman"/>
          <w:szCs w:val="24"/>
          <w:lang w:eastAsia="es-ES_tradnl"/>
        </w:rPr>
      </w:pPr>
    </w:p>
    <w:p w14:paraId="4D36AC87" w14:textId="2FBD895A" w:rsidR="00F726DA" w:rsidRDefault="00CA68E9" w:rsidP="00E90103">
      <w:pPr>
        <w:tabs>
          <w:tab w:val="center" w:pos="6688"/>
          <w:tab w:val="left" w:pos="7224"/>
        </w:tabs>
        <w:ind w:left="4536"/>
        <w:jc w:val="both"/>
        <w:rPr>
          <w:rFonts w:cs="Arial"/>
          <w:sz w:val="20"/>
          <w:lang w:val="es-MX"/>
        </w:rPr>
      </w:pPr>
      <w:r w:rsidRPr="005543EB">
        <w:rPr>
          <w:rFonts w:ascii="Times New Roman" w:hAnsi="Times New Roman"/>
          <w:szCs w:val="24"/>
          <w:lang w:eastAsia="es-ES_tradnl"/>
        </w:rPr>
        <w:fldChar w:fldCharType="begin"/>
      </w:r>
      <w:r w:rsidR="00000275">
        <w:rPr>
          <w:rFonts w:ascii="Times New Roman" w:hAnsi="Times New Roman"/>
          <w:szCs w:val="24"/>
          <w:lang w:eastAsia="es-ES_tradnl"/>
        </w:rPr>
        <w:instrText xml:space="preserve"> INCLUDEPICTURE "C:\\var\\folders\\k_\\w6hmwwr9435_dbyjqz015rlw0000gn\\T\\com.microsoft.Word\\WebArchiveCopyPasteTempFiles\\page1image44923520" \* MERGEFORMAT </w:instrText>
      </w:r>
      <w:r w:rsidRPr="005543EB">
        <w:rPr>
          <w:rFonts w:ascii="Times New Roman" w:hAnsi="Times New Roman"/>
          <w:szCs w:val="24"/>
          <w:lang w:eastAsia="es-ES_tradnl"/>
        </w:rPr>
        <w:fldChar w:fldCharType="end"/>
      </w:r>
      <w:r w:rsidR="00AF1FF8">
        <w:rPr>
          <w:rFonts w:ascii="Times New Roman" w:hAnsi="Times New Roman"/>
          <w:szCs w:val="24"/>
          <w:lang w:eastAsia="es-ES_tradnl"/>
        </w:rPr>
        <w:tab/>
      </w:r>
      <w:r w:rsidR="00E90103">
        <w:rPr>
          <w:rFonts w:ascii="Times New Roman" w:hAnsi="Times New Roman"/>
          <w:szCs w:val="24"/>
          <w:lang w:eastAsia="es-ES_tradnl"/>
        </w:rPr>
        <w:tab/>
      </w:r>
    </w:p>
    <w:p w14:paraId="5B3AA8B1" w14:textId="761CA44F" w:rsidR="003E5CB3" w:rsidRPr="00E63FC9" w:rsidRDefault="003E5CB3" w:rsidP="00160386">
      <w:pPr>
        <w:jc w:val="both"/>
        <w:rPr>
          <w:rFonts w:cs="Arial"/>
          <w:sz w:val="22"/>
          <w:szCs w:val="22"/>
          <w:lang w:val="es-MX"/>
        </w:rPr>
      </w:pPr>
      <w:r w:rsidRPr="00E63FC9">
        <w:rPr>
          <w:rFonts w:cs="Arial"/>
          <w:sz w:val="22"/>
          <w:szCs w:val="22"/>
          <w:lang w:val="es-MX"/>
        </w:rPr>
        <w:t xml:space="preserve"> </w:t>
      </w:r>
      <w:r w:rsidR="001674FF" w:rsidRPr="00E63FC9">
        <w:rPr>
          <w:rFonts w:cs="Arial"/>
          <w:sz w:val="22"/>
          <w:szCs w:val="22"/>
          <w:lang w:val="es-MX"/>
        </w:rPr>
        <w:t xml:space="preserve">                                                                                          </w:t>
      </w:r>
    </w:p>
    <w:p w14:paraId="746677A6" w14:textId="1FA89D2D" w:rsidR="003E5CB3" w:rsidRPr="00E63FC9" w:rsidRDefault="009C33BD" w:rsidP="00160386">
      <w:pPr>
        <w:jc w:val="both"/>
        <w:rPr>
          <w:rFonts w:cs="Arial"/>
          <w:b/>
          <w:sz w:val="22"/>
          <w:szCs w:val="22"/>
          <w:lang w:val="es-MX"/>
        </w:rPr>
      </w:pPr>
      <w:r w:rsidRPr="00E63FC9">
        <w:rPr>
          <w:rFonts w:cs="Arial"/>
          <w:b/>
          <w:sz w:val="22"/>
          <w:szCs w:val="22"/>
          <w:lang w:val="es-MX"/>
        </w:rPr>
        <w:t>LEANDRO CASTELLANOS SERRANO</w:t>
      </w:r>
      <w:r w:rsidR="00F726DA" w:rsidRPr="00E63FC9">
        <w:rPr>
          <w:rFonts w:cs="Arial"/>
          <w:b/>
          <w:sz w:val="22"/>
          <w:szCs w:val="22"/>
          <w:lang w:val="es-MX"/>
        </w:rPr>
        <w:tab/>
        <w:t xml:space="preserve"> </w:t>
      </w:r>
      <w:r w:rsidR="00E63FC9">
        <w:rPr>
          <w:rFonts w:cs="Arial"/>
          <w:b/>
          <w:sz w:val="22"/>
          <w:szCs w:val="22"/>
          <w:lang w:val="es-MX"/>
        </w:rPr>
        <w:tab/>
      </w:r>
      <w:r w:rsidRPr="00E63FC9">
        <w:rPr>
          <w:rFonts w:cs="Arial"/>
          <w:b/>
          <w:sz w:val="22"/>
          <w:szCs w:val="22"/>
          <w:lang w:val="es-MX"/>
        </w:rPr>
        <w:t>DAVID ANTONIO GARZÓN FANDIÑO</w:t>
      </w:r>
    </w:p>
    <w:p w14:paraId="1A0903FB" w14:textId="58B82A9B" w:rsidR="003E5CB3" w:rsidRPr="00E63FC9" w:rsidRDefault="00785B13" w:rsidP="00160386">
      <w:pPr>
        <w:jc w:val="both"/>
        <w:rPr>
          <w:rFonts w:cs="Arial"/>
          <w:sz w:val="22"/>
          <w:szCs w:val="22"/>
        </w:rPr>
      </w:pPr>
      <w:r w:rsidRPr="00E63FC9">
        <w:rPr>
          <w:rFonts w:cs="Arial"/>
          <w:sz w:val="22"/>
          <w:szCs w:val="22"/>
        </w:rPr>
        <w:t>Presidente</w:t>
      </w:r>
      <w:r w:rsidR="00E63FC9">
        <w:rPr>
          <w:rFonts w:cs="Arial"/>
          <w:sz w:val="22"/>
          <w:szCs w:val="22"/>
        </w:rPr>
        <w:t xml:space="preserve"> </w:t>
      </w:r>
      <w:r w:rsidR="00E63FC9">
        <w:rPr>
          <w:rFonts w:cs="Arial"/>
          <w:sz w:val="22"/>
          <w:szCs w:val="22"/>
        </w:rPr>
        <w:tab/>
      </w:r>
      <w:r w:rsidR="00E63FC9">
        <w:rPr>
          <w:rFonts w:cs="Arial"/>
          <w:sz w:val="22"/>
          <w:szCs w:val="22"/>
        </w:rPr>
        <w:tab/>
      </w:r>
      <w:r w:rsidR="00E63FC9">
        <w:rPr>
          <w:rFonts w:cs="Arial"/>
          <w:sz w:val="22"/>
          <w:szCs w:val="22"/>
        </w:rPr>
        <w:tab/>
      </w:r>
      <w:r w:rsidR="00E63FC9">
        <w:rPr>
          <w:rFonts w:cs="Arial"/>
          <w:sz w:val="22"/>
          <w:szCs w:val="22"/>
        </w:rPr>
        <w:tab/>
      </w:r>
      <w:r w:rsidR="00E63FC9">
        <w:rPr>
          <w:rFonts w:cs="Arial"/>
          <w:sz w:val="22"/>
          <w:szCs w:val="22"/>
        </w:rPr>
        <w:tab/>
      </w:r>
      <w:r w:rsidR="00E63FC9">
        <w:rPr>
          <w:rFonts w:cs="Arial"/>
          <w:sz w:val="22"/>
          <w:szCs w:val="22"/>
        </w:rPr>
        <w:tab/>
      </w:r>
      <w:r w:rsidR="000F5330" w:rsidRPr="00E63FC9">
        <w:rPr>
          <w:rFonts w:cs="Arial"/>
          <w:sz w:val="22"/>
          <w:szCs w:val="22"/>
        </w:rPr>
        <w:t>Subsecretario de Despacho</w:t>
      </w:r>
    </w:p>
    <w:p w14:paraId="66EA8494" w14:textId="77777777" w:rsidR="003E5CB3" w:rsidRDefault="003E5CB3" w:rsidP="00160386">
      <w:pPr>
        <w:jc w:val="both"/>
        <w:rPr>
          <w:rFonts w:cs="Arial"/>
          <w:sz w:val="20"/>
          <w:lang w:val="es-MX"/>
        </w:rPr>
      </w:pPr>
    </w:p>
    <w:p w14:paraId="28DB5137" w14:textId="77777777" w:rsidR="009C33BD" w:rsidRDefault="009C33BD" w:rsidP="00160386">
      <w:pPr>
        <w:jc w:val="both"/>
        <w:rPr>
          <w:rFonts w:cs="Arial"/>
          <w:sz w:val="16"/>
          <w:szCs w:val="16"/>
          <w:lang w:val="es-MX"/>
        </w:rPr>
      </w:pPr>
    </w:p>
    <w:p w14:paraId="1CAA5F5D" w14:textId="713211A1" w:rsidR="00F7629C" w:rsidRPr="00323478" w:rsidRDefault="000F5330" w:rsidP="00160386">
      <w:pPr>
        <w:jc w:val="both"/>
        <w:rPr>
          <w:rFonts w:cs="Arial"/>
          <w:sz w:val="16"/>
          <w:szCs w:val="16"/>
          <w:lang w:val="es-MX"/>
        </w:rPr>
      </w:pPr>
      <w:r w:rsidRPr="00323478">
        <w:rPr>
          <w:rFonts w:cs="Arial"/>
          <w:sz w:val="16"/>
          <w:szCs w:val="16"/>
          <w:lang w:val="es-MX"/>
        </w:rPr>
        <w:t>Ela</w:t>
      </w:r>
      <w:r w:rsidR="003541CD" w:rsidRPr="00323478">
        <w:rPr>
          <w:rFonts w:cs="Arial"/>
          <w:sz w:val="16"/>
          <w:szCs w:val="16"/>
          <w:lang w:val="es-MX"/>
        </w:rPr>
        <w:t>boró</w:t>
      </w:r>
      <w:r w:rsidR="001A7E4B" w:rsidRPr="00323478">
        <w:rPr>
          <w:rFonts w:cs="Arial"/>
          <w:sz w:val="16"/>
          <w:szCs w:val="16"/>
          <w:lang w:val="es-MX"/>
        </w:rPr>
        <w:t>:</w:t>
      </w:r>
      <w:r w:rsidR="00E90103" w:rsidRPr="00323478">
        <w:rPr>
          <w:rFonts w:cs="Arial"/>
          <w:sz w:val="16"/>
          <w:szCs w:val="16"/>
          <w:lang w:val="es-MX"/>
        </w:rPr>
        <w:t xml:space="preserve"> Ana Yolanda Durán Rodríguez, </w:t>
      </w:r>
      <w:proofErr w:type="spellStart"/>
      <w:r w:rsidR="00E90103" w:rsidRPr="00323478">
        <w:rPr>
          <w:rFonts w:cs="Arial"/>
          <w:sz w:val="16"/>
          <w:szCs w:val="16"/>
          <w:lang w:val="es-MX"/>
        </w:rPr>
        <w:t>Leonieth</w:t>
      </w:r>
      <w:proofErr w:type="spellEnd"/>
      <w:r w:rsidR="00E90103" w:rsidRPr="00323478">
        <w:rPr>
          <w:rFonts w:cs="Arial"/>
          <w:sz w:val="16"/>
          <w:szCs w:val="16"/>
          <w:lang w:val="es-MX"/>
        </w:rPr>
        <w:t xml:space="preserve"> Michelle Rojas Gil,</w:t>
      </w:r>
      <w:r w:rsidR="001A7E4B" w:rsidRPr="00323478">
        <w:rPr>
          <w:rFonts w:cs="Arial"/>
          <w:sz w:val="16"/>
          <w:szCs w:val="16"/>
          <w:lang w:val="es-MX"/>
        </w:rPr>
        <w:t xml:space="preserve"> </w:t>
      </w:r>
      <w:r w:rsidR="00DF3DF1" w:rsidRPr="00323478">
        <w:rPr>
          <w:rFonts w:cs="Arial"/>
          <w:sz w:val="16"/>
          <w:szCs w:val="16"/>
          <w:lang w:val="es-MX"/>
        </w:rPr>
        <w:t xml:space="preserve">Elías Aponte Bustamante; </w:t>
      </w:r>
      <w:r w:rsidR="00B31391" w:rsidRPr="00323478">
        <w:rPr>
          <w:rFonts w:cs="Arial"/>
          <w:sz w:val="16"/>
          <w:szCs w:val="16"/>
          <w:lang w:val="es-MX"/>
        </w:rPr>
        <w:t>Anderson Luna Mercado</w:t>
      </w:r>
      <w:r w:rsidR="00E90103" w:rsidRPr="00323478">
        <w:rPr>
          <w:rFonts w:cs="Arial"/>
          <w:sz w:val="16"/>
          <w:szCs w:val="16"/>
          <w:lang w:val="es-MX"/>
        </w:rPr>
        <w:t xml:space="preserve">. </w:t>
      </w:r>
      <w:r w:rsidR="00F726DA" w:rsidRPr="00323478">
        <w:rPr>
          <w:rFonts w:cs="Arial"/>
          <w:sz w:val="16"/>
          <w:szCs w:val="16"/>
          <w:lang w:val="es-MX"/>
        </w:rPr>
        <w:t xml:space="preserve"> </w:t>
      </w:r>
    </w:p>
    <w:p w14:paraId="4F19382B" w14:textId="791A8BE2" w:rsidR="00E90976" w:rsidRPr="00323478" w:rsidRDefault="00E90976" w:rsidP="00160386">
      <w:pPr>
        <w:jc w:val="both"/>
        <w:rPr>
          <w:rFonts w:cs="Arial"/>
          <w:sz w:val="16"/>
          <w:szCs w:val="16"/>
          <w:lang w:val="es-MX"/>
        </w:rPr>
      </w:pPr>
      <w:r w:rsidRPr="00323478">
        <w:rPr>
          <w:rFonts w:cs="Arial"/>
          <w:sz w:val="16"/>
          <w:szCs w:val="16"/>
          <w:lang w:val="es-MX"/>
        </w:rPr>
        <w:t>Revisó:</w:t>
      </w:r>
      <w:r w:rsidR="00B31391" w:rsidRPr="00323478">
        <w:rPr>
          <w:rFonts w:cs="Arial"/>
          <w:sz w:val="16"/>
          <w:szCs w:val="16"/>
          <w:lang w:val="es-MX"/>
        </w:rPr>
        <w:t xml:space="preserve"> </w:t>
      </w:r>
      <w:r w:rsidR="009C33BD" w:rsidRPr="00323478">
        <w:rPr>
          <w:rFonts w:cs="Arial"/>
          <w:sz w:val="16"/>
          <w:szCs w:val="16"/>
          <w:lang w:val="es-MX"/>
        </w:rPr>
        <w:t>David Antonio Garzón Fandiño</w:t>
      </w:r>
    </w:p>
    <w:p w14:paraId="158CAB1B" w14:textId="77777777" w:rsidR="000F5330" w:rsidRPr="00323478" w:rsidRDefault="000F5330" w:rsidP="00160386">
      <w:pPr>
        <w:jc w:val="both"/>
        <w:rPr>
          <w:rFonts w:cs="Arial"/>
          <w:sz w:val="16"/>
          <w:szCs w:val="16"/>
          <w:lang w:val="es-MX"/>
        </w:rPr>
      </w:pPr>
    </w:p>
    <w:p w14:paraId="508CEA59" w14:textId="401AAF03" w:rsidR="000F5330" w:rsidRPr="00323478" w:rsidRDefault="006D5D00" w:rsidP="00160386">
      <w:pPr>
        <w:jc w:val="both"/>
        <w:rPr>
          <w:rFonts w:cs="Arial"/>
          <w:sz w:val="16"/>
          <w:szCs w:val="16"/>
          <w:lang w:val="es-MX"/>
        </w:rPr>
      </w:pPr>
      <w:r w:rsidRPr="00323478">
        <w:rPr>
          <w:rFonts w:cs="Arial"/>
          <w:sz w:val="16"/>
          <w:szCs w:val="16"/>
          <w:lang w:val="es-MX"/>
        </w:rPr>
        <w:t xml:space="preserve">Copia: </w:t>
      </w:r>
      <w:r w:rsidR="00FA189C" w:rsidRPr="00323478">
        <w:rPr>
          <w:rFonts w:cs="Arial"/>
          <w:sz w:val="16"/>
          <w:szCs w:val="16"/>
          <w:lang w:val="es-MX"/>
        </w:rPr>
        <w:t xml:space="preserve"> </w:t>
      </w:r>
      <w:r w:rsidRPr="00323478">
        <w:rPr>
          <w:rFonts w:cs="Arial"/>
          <w:sz w:val="16"/>
          <w:szCs w:val="16"/>
          <w:lang w:val="es-MX"/>
        </w:rPr>
        <w:t>Mesa Directiva de la Corporación</w:t>
      </w:r>
    </w:p>
    <w:p w14:paraId="4907335F" w14:textId="77777777" w:rsidR="006D5D00" w:rsidRPr="00323478" w:rsidRDefault="006D5D00" w:rsidP="002C34DA">
      <w:pPr>
        <w:jc w:val="both"/>
        <w:rPr>
          <w:rFonts w:cs="Arial"/>
          <w:sz w:val="16"/>
          <w:szCs w:val="16"/>
          <w:lang w:val="es-MX"/>
        </w:rPr>
      </w:pPr>
      <w:r w:rsidRPr="00323478">
        <w:rPr>
          <w:rFonts w:cs="Arial"/>
          <w:sz w:val="16"/>
          <w:szCs w:val="16"/>
          <w:lang w:val="es-MX"/>
        </w:rPr>
        <w:t xml:space="preserve">Mesa Directiva de la Comisión </w:t>
      </w:r>
    </w:p>
    <w:p w14:paraId="344A9197" w14:textId="7E355F63" w:rsidR="000F5330" w:rsidRPr="00323478" w:rsidRDefault="000F5330" w:rsidP="00160386">
      <w:pPr>
        <w:jc w:val="both"/>
        <w:rPr>
          <w:rFonts w:cs="Arial"/>
          <w:sz w:val="16"/>
          <w:szCs w:val="16"/>
          <w:lang w:val="es-MX"/>
        </w:rPr>
      </w:pPr>
      <w:r w:rsidRPr="00323478">
        <w:rPr>
          <w:rFonts w:cs="Arial"/>
          <w:sz w:val="16"/>
          <w:szCs w:val="16"/>
          <w:lang w:val="es-MX"/>
        </w:rPr>
        <w:t>Secretaría General</w:t>
      </w:r>
    </w:p>
    <w:p w14:paraId="2BC00BAC" w14:textId="609944C9" w:rsidR="00F7629C" w:rsidRPr="00323478" w:rsidRDefault="00C76029" w:rsidP="00160386">
      <w:pPr>
        <w:jc w:val="both"/>
        <w:rPr>
          <w:rFonts w:cs="Arial"/>
          <w:sz w:val="16"/>
          <w:szCs w:val="16"/>
          <w:lang w:val="es-MX"/>
        </w:rPr>
      </w:pPr>
      <w:r w:rsidRPr="00323478">
        <w:rPr>
          <w:rFonts w:cs="Arial"/>
          <w:sz w:val="16"/>
          <w:szCs w:val="16"/>
          <w:lang w:val="es-MX"/>
        </w:rPr>
        <w:t>OAP</w:t>
      </w:r>
    </w:p>
    <w:p w14:paraId="018C99B5" w14:textId="72F0BB8B" w:rsidR="000F5330" w:rsidRPr="00323478" w:rsidRDefault="006D5D00" w:rsidP="00160386">
      <w:pPr>
        <w:jc w:val="both"/>
        <w:rPr>
          <w:rFonts w:cs="Arial"/>
          <w:sz w:val="16"/>
          <w:szCs w:val="16"/>
          <w:lang w:val="es-MX"/>
        </w:rPr>
      </w:pPr>
      <w:r w:rsidRPr="00323478">
        <w:rPr>
          <w:rFonts w:cs="Arial"/>
          <w:sz w:val="16"/>
          <w:szCs w:val="16"/>
          <w:lang w:val="es-MX"/>
        </w:rPr>
        <w:t>OCI</w:t>
      </w:r>
    </w:p>
    <w:sectPr w:rsidR="000F5330" w:rsidRPr="00323478" w:rsidSect="006E0F34">
      <w:headerReference w:type="even" r:id="rId8"/>
      <w:headerReference w:type="default" r:id="rId9"/>
      <w:footerReference w:type="even" r:id="rId10"/>
      <w:footerReference w:type="default" r:id="rId11"/>
      <w:pgSz w:w="12242" w:h="18722" w:code="41"/>
      <w:pgMar w:top="1701" w:right="1701" w:bottom="1701" w:left="1701" w:header="1134" w:footer="851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BBF43F" w14:textId="77777777" w:rsidR="009B4FB3" w:rsidRDefault="009B4FB3">
      <w:r>
        <w:separator/>
      </w:r>
    </w:p>
  </w:endnote>
  <w:endnote w:type="continuationSeparator" w:id="0">
    <w:p w14:paraId="2CB130AB" w14:textId="77777777" w:rsidR="009B4FB3" w:rsidRDefault="009B4F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-Bold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B7B417" w14:textId="77777777" w:rsidR="009B4FB3" w:rsidRDefault="009B4FB3" w:rsidP="003E5CB3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668493A5" w14:textId="77777777" w:rsidR="009B4FB3" w:rsidRDefault="009B4FB3" w:rsidP="003E5CB3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9A35CB" w14:textId="478EA30C" w:rsidR="009B4FB3" w:rsidRDefault="009B4FB3" w:rsidP="00B93917">
    <w:pPr>
      <w:pStyle w:val="Piedepgina"/>
      <w:jc w:val="center"/>
      <w:rPr>
        <w:sz w:val="18"/>
        <w:szCs w:val="16"/>
      </w:rPr>
    </w:pPr>
  </w:p>
  <w:p w14:paraId="3C7CDC16" w14:textId="3069E2FE" w:rsidR="009B4FB3" w:rsidRPr="00637271" w:rsidRDefault="009B4FB3" w:rsidP="00293B12">
    <w:pPr>
      <w:pStyle w:val="Piedepgina"/>
      <w:ind w:firstLine="568"/>
      <w:jc w:val="center"/>
      <w:rPr>
        <w:color w:val="5B9BD5" w:themeColor="accent1"/>
        <w:sz w:val="16"/>
        <w:szCs w:val="16"/>
      </w:rPr>
    </w:pPr>
    <w:r w:rsidRPr="00637271">
      <w:rPr>
        <w:sz w:val="16"/>
        <w:szCs w:val="16"/>
      </w:rPr>
      <w:t xml:space="preserve">Página </w:t>
    </w:r>
    <w:r w:rsidRPr="00637271">
      <w:rPr>
        <w:sz w:val="16"/>
        <w:szCs w:val="16"/>
      </w:rPr>
      <w:fldChar w:fldCharType="begin"/>
    </w:r>
    <w:r w:rsidRPr="00637271">
      <w:rPr>
        <w:sz w:val="16"/>
        <w:szCs w:val="16"/>
      </w:rPr>
      <w:instrText>PAGE  \* Arabic  \* MERGEFORMAT</w:instrText>
    </w:r>
    <w:r w:rsidRPr="00637271">
      <w:rPr>
        <w:sz w:val="16"/>
        <w:szCs w:val="16"/>
      </w:rPr>
      <w:fldChar w:fldCharType="separate"/>
    </w:r>
    <w:r>
      <w:rPr>
        <w:noProof/>
        <w:sz w:val="16"/>
        <w:szCs w:val="16"/>
      </w:rPr>
      <w:t>12</w:t>
    </w:r>
    <w:r w:rsidRPr="00637271">
      <w:rPr>
        <w:sz w:val="16"/>
        <w:szCs w:val="16"/>
      </w:rPr>
      <w:fldChar w:fldCharType="end"/>
    </w:r>
    <w:r w:rsidRPr="00637271">
      <w:rPr>
        <w:sz w:val="16"/>
        <w:szCs w:val="16"/>
      </w:rPr>
      <w:t xml:space="preserve"> de </w:t>
    </w:r>
    <w:r w:rsidRPr="00637271">
      <w:rPr>
        <w:sz w:val="16"/>
        <w:szCs w:val="16"/>
      </w:rPr>
      <w:fldChar w:fldCharType="begin"/>
    </w:r>
    <w:r w:rsidRPr="00637271">
      <w:rPr>
        <w:sz w:val="16"/>
        <w:szCs w:val="16"/>
      </w:rPr>
      <w:instrText>NUMPAGES  \* Arabic  \* MERGEFORMAT</w:instrText>
    </w:r>
    <w:r w:rsidRPr="00637271">
      <w:rPr>
        <w:sz w:val="16"/>
        <w:szCs w:val="16"/>
      </w:rPr>
      <w:fldChar w:fldCharType="separate"/>
    </w:r>
    <w:r>
      <w:rPr>
        <w:noProof/>
        <w:sz w:val="16"/>
        <w:szCs w:val="16"/>
      </w:rPr>
      <w:t>12</w:t>
    </w:r>
    <w:r w:rsidRPr="00637271">
      <w:rPr>
        <w:sz w:val="16"/>
        <w:szCs w:val="16"/>
      </w:rPr>
      <w:fldChar w:fldCharType="end"/>
    </w:r>
  </w:p>
  <w:p w14:paraId="290E5F53" w14:textId="0D637B46" w:rsidR="009B4FB3" w:rsidRPr="00B93917" w:rsidRDefault="009B4FB3" w:rsidP="00293B12">
    <w:pPr>
      <w:pStyle w:val="Piedepgina"/>
      <w:jc w:val="center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8F6A8E" w14:textId="77777777" w:rsidR="009B4FB3" w:rsidRDefault="009B4FB3">
      <w:r>
        <w:separator/>
      </w:r>
    </w:p>
  </w:footnote>
  <w:footnote w:type="continuationSeparator" w:id="0">
    <w:p w14:paraId="2FB34765" w14:textId="77777777" w:rsidR="009B4FB3" w:rsidRDefault="009B4F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D6B06B" w14:textId="77777777" w:rsidR="009B4FB3" w:rsidRDefault="009B4FB3" w:rsidP="003E5CB3">
    <w:pPr>
      <w:pStyle w:val="Encabezado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653AD854" w14:textId="77777777" w:rsidR="009B4FB3" w:rsidRDefault="009B4FB3" w:rsidP="003E5CB3">
    <w:pPr>
      <w:pStyle w:val="Encabezado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562"/>
      <w:gridCol w:w="4701"/>
      <w:gridCol w:w="2567"/>
    </w:tblGrid>
    <w:tr w:rsidR="009B4FB3" w14:paraId="6B3849A1" w14:textId="77777777" w:rsidTr="00B36DE8">
      <w:trPr>
        <w:trHeight w:val="454"/>
      </w:trPr>
      <w:tc>
        <w:tcPr>
          <w:tcW w:w="960" w:type="pct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50FF6192" w14:textId="77777777" w:rsidR="009B4FB3" w:rsidRDefault="009B4FB3" w:rsidP="00F26A2D">
          <w:pPr>
            <w:jc w:val="center"/>
            <w:rPr>
              <w:rFonts w:cs="Arial"/>
              <w:sz w:val="16"/>
              <w:szCs w:val="16"/>
            </w:rPr>
          </w:pPr>
        </w:p>
      </w:tc>
      <w:tc>
        <w:tcPr>
          <w:tcW w:w="2737" w:type="pct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vAlign w:val="center"/>
        </w:tcPr>
        <w:p w14:paraId="704F085C" w14:textId="4A10E7CC" w:rsidR="009B4FB3" w:rsidRPr="00160386" w:rsidRDefault="009B4FB3" w:rsidP="00BF14E2">
          <w:pPr>
            <w:jc w:val="center"/>
            <w:rPr>
              <w:rFonts w:cs="Arial"/>
              <w:sz w:val="18"/>
              <w:szCs w:val="18"/>
            </w:rPr>
          </w:pPr>
          <w:r>
            <w:rPr>
              <w:rFonts w:cs="Arial"/>
              <w:sz w:val="18"/>
              <w:szCs w:val="18"/>
            </w:rPr>
            <w:t xml:space="preserve"> PROCESOS: GESTIÓ</w:t>
          </w:r>
          <w:r w:rsidRPr="00160386">
            <w:rPr>
              <w:rFonts w:cs="Arial"/>
              <w:sz w:val="18"/>
              <w:szCs w:val="18"/>
            </w:rPr>
            <w:t>N NORMATIVA</w:t>
          </w:r>
          <w:r>
            <w:rPr>
              <w:rFonts w:cs="Arial"/>
              <w:sz w:val="18"/>
              <w:szCs w:val="18"/>
            </w:rPr>
            <w:t>,</w:t>
          </w:r>
          <w:r w:rsidRPr="00160386">
            <w:rPr>
              <w:rFonts w:cs="Arial"/>
              <w:sz w:val="18"/>
              <w:szCs w:val="18"/>
            </w:rPr>
            <w:t xml:space="preserve"> </w:t>
          </w:r>
          <w:r>
            <w:rPr>
              <w:rFonts w:cs="Arial"/>
              <w:sz w:val="18"/>
              <w:szCs w:val="18"/>
            </w:rPr>
            <w:t xml:space="preserve">CONTROL POLÍTICO, ELECCIONES DE SERVIDORES PÚBLICOS DISTRITALES </w:t>
          </w:r>
        </w:p>
      </w:tc>
      <w:tc>
        <w:tcPr>
          <w:tcW w:w="1303" w:type="pct"/>
          <w:tcBorders>
            <w:top w:val="single" w:sz="4" w:space="0" w:color="auto"/>
            <w:left w:val="nil"/>
            <w:bottom w:val="single" w:sz="4" w:space="0" w:color="auto"/>
            <w:right w:val="single" w:sz="4" w:space="0" w:color="000000"/>
          </w:tcBorders>
          <w:noWrap/>
          <w:vAlign w:val="center"/>
        </w:tcPr>
        <w:p w14:paraId="2300A7F6" w14:textId="048D64E4" w:rsidR="009B4FB3" w:rsidRDefault="009B4FB3" w:rsidP="00F004BE">
          <w:pPr>
            <w:rPr>
              <w:rFonts w:cs="Arial"/>
              <w:sz w:val="16"/>
              <w:szCs w:val="16"/>
            </w:rPr>
          </w:pPr>
          <w:r>
            <w:rPr>
              <w:rFonts w:cs="Arial"/>
              <w:sz w:val="16"/>
              <w:szCs w:val="16"/>
            </w:rPr>
            <w:t>CÓDIGO</w:t>
          </w:r>
          <w:r w:rsidRPr="0027045A">
            <w:rPr>
              <w:rFonts w:cs="Arial"/>
              <w:color w:val="3366FF"/>
              <w:sz w:val="16"/>
              <w:szCs w:val="16"/>
            </w:rPr>
            <w:t>:</w:t>
          </w:r>
          <w:r>
            <w:rPr>
              <w:rFonts w:cs="Arial"/>
              <w:color w:val="3366FF"/>
              <w:sz w:val="16"/>
              <w:szCs w:val="16"/>
            </w:rPr>
            <w:t xml:space="preserve"> </w:t>
          </w:r>
          <w:r w:rsidRPr="00BF14E2">
            <w:rPr>
              <w:rFonts w:cs="Arial"/>
              <w:sz w:val="16"/>
              <w:szCs w:val="16"/>
            </w:rPr>
            <w:t>GNV-CTP-ESP-FO-008</w:t>
          </w:r>
        </w:p>
      </w:tc>
    </w:tr>
    <w:tr w:rsidR="009B4FB3" w14:paraId="1078B1B9" w14:textId="77777777" w:rsidTr="00B36DE8">
      <w:trPr>
        <w:trHeight w:val="454"/>
      </w:trPr>
      <w:tc>
        <w:tcPr>
          <w:tcW w:w="960" w:type="pct"/>
          <w:vMerge/>
          <w:tcBorders>
            <w:left w:val="single" w:sz="4" w:space="0" w:color="auto"/>
            <w:right w:val="single" w:sz="4" w:space="0" w:color="auto"/>
          </w:tcBorders>
          <w:vAlign w:val="center"/>
        </w:tcPr>
        <w:p w14:paraId="696D8758" w14:textId="77777777" w:rsidR="009B4FB3" w:rsidRDefault="009B4FB3" w:rsidP="00675148">
          <w:pPr>
            <w:rPr>
              <w:rFonts w:cs="Arial"/>
              <w:sz w:val="16"/>
              <w:szCs w:val="16"/>
            </w:rPr>
          </w:pPr>
        </w:p>
      </w:tc>
      <w:tc>
        <w:tcPr>
          <w:tcW w:w="2737" w:type="pct"/>
          <w:vMerge w:val="restart"/>
          <w:tcBorders>
            <w:top w:val="single" w:sz="4" w:space="0" w:color="auto"/>
            <w:left w:val="nil"/>
            <w:right w:val="single" w:sz="4" w:space="0" w:color="auto"/>
          </w:tcBorders>
          <w:vAlign w:val="center"/>
        </w:tcPr>
        <w:p w14:paraId="29EE1D80" w14:textId="77777777" w:rsidR="009B4FB3" w:rsidRPr="00525FB3" w:rsidRDefault="009B4FB3" w:rsidP="00B36DE8">
          <w:pPr>
            <w:jc w:val="center"/>
            <w:rPr>
              <w:rFonts w:cs="Arial"/>
              <w:sz w:val="20"/>
              <w:highlight w:val="yellow"/>
            </w:rPr>
          </w:pPr>
          <w:r w:rsidRPr="00BA1D3E">
            <w:rPr>
              <w:rFonts w:cs="Arial"/>
              <w:sz w:val="20"/>
            </w:rPr>
            <w:t>INFORME DE GESTIÓN SECRETARÍA GENERAL Y COMISIONES</w:t>
          </w:r>
        </w:p>
      </w:tc>
      <w:tc>
        <w:tcPr>
          <w:tcW w:w="1303" w:type="pct"/>
          <w:tcBorders>
            <w:top w:val="single" w:sz="4" w:space="0" w:color="auto"/>
            <w:left w:val="nil"/>
            <w:bottom w:val="single" w:sz="4" w:space="0" w:color="auto"/>
            <w:right w:val="single" w:sz="4" w:space="0" w:color="000000"/>
          </w:tcBorders>
          <w:vAlign w:val="center"/>
        </w:tcPr>
        <w:p w14:paraId="2EEE8BDF" w14:textId="3CD69206" w:rsidR="009B4FB3" w:rsidRPr="0027045A" w:rsidRDefault="009B4FB3" w:rsidP="00F26A2D">
          <w:pPr>
            <w:rPr>
              <w:rFonts w:cs="Arial"/>
              <w:sz w:val="16"/>
              <w:szCs w:val="16"/>
            </w:rPr>
          </w:pPr>
          <w:r>
            <w:rPr>
              <w:rFonts w:cs="Arial"/>
              <w:sz w:val="16"/>
              <w:szCs w:val="16"/>
            </w:rPr>
            <w:t>VERSIÓN:     04</w:t>
          </w:r>
        </w:p>
      </w:tc>
    </w:tr>
    <w:tr w:rsidR="009B4FB3" w14:paraId="3DED5DE1" w14:textId="77777777" w:rsidTr="00B36DE8">
      <w:trPr>
        <w:trHeight w:val="454"/>
      </w:trPr>
      <w:tc>
        <w:tcPr>
          <w:tcW w:w="960" w:type="pct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146B32B" w14:textId="77777777" w:rsidR="009B4FB3" w:rsidRDefault="009B4FB3" w:rsidP="00675148">
          <w:pPr>
            <w:rPr>
              <w:rFonts w:cs="Arial"/>
              <w:sz w:val="16"/>
              <w:szCs w:val="16"/>
            </w:rPr>
          </w:pPr>
        </w:p>
      </w:tc>
      <w:tc>
        <w:tcPr>
          <w:tcW w:w="2737" w:type="pct"/>
          <w:vMerge/>
          <w:tcBorders>
            <w:left w:val="nil"/>
            <w:bottom w:val="single" w:sz="4" w:space="0" w:color="auto"/>
            <w:right w:val="single" w:sz="4" w:space="0" w:color="auto"/>
          </w:tcBorders>
          <w:vAlign w:val="center"/>
        </w:tcPr>
        <w:p w14:paraId="10542B80" w14:textId="77777777" w:rsidR="009B4FB3" w:rsidRPr="00AF7F38" w:rsidRDefault="009B4FB3" w:rsidP="00675148">
          <w:pPr>
            <w:jc w:val="center"/>
            <w:rPr>
              <w:rFonts w:cs="Arial"/>
              <w:sz w:val="18"/>
              <w:szCs w:val="18"/>
            </w:rPr>
          </w:pPr>
        </w:p>
      </w:tc>
      <w:tc>
        <w:tcPr>
          <w:tcW w:w="1303" w:type="pct"/>
          <w:tcBorders>
            <w:top w:val="single" w:sz="4" w:space="0" w:color="auto"/>
            <w:left w:val="nil"/>
            <w:bottom w:val="single" w:sz="4" w:space="0" w:color="auto"/>
            <w:right w:val="single" w:sz="4" w:space="0" w:color="000000"/>
          </w:tcBorders>
          <w:vAlign w:val="center"/>
        </w:tcPr>
        <w:p w14:paraId="08158DCB" w14:textId="6357705A" w:rsidR="009B4FB3" w:rsidRDefault="009B4FB3" w:rsidP="000A65ED">
          <w:pPr>
            <w:rPr>
              <w:rFonts w:cs="Arial"/>
              <w:sz w:val="16"/>
              <w:szCs w:val="16"/>
            </w:rPr>
          </w:pPr>
          <w:r>
            <w:rPr>
              <w:rFonts w:cs="Arial"/>
              <w:sz w:val="16"/>
              <w:szCs w:val="16"/>
            </w:rPr>
            <w:t>FECHA: 31-Ago-2021</w:t>
          </w:r>
        </w:p>
      </w:tc>
    </w:tr>
  </w:tbl>
  <w:p w14:paraId="56375A9D" w14:textId="77777777" w:rsidR="009B4FB3" w:rsidRPr="00160386" w:rsidRDefault="009B4FB3" w:rsidP="001E1915">
    <w:pPr>
      <w:pStyle w:val="Encabezado"/>
      <w:jc w:val="center"/>
      <w:rPr>
        <w:color w:val="333333"/>
        <w:sz w:val="8"/>
        <w:szCs w:val="8"/>
      </w:rPr>
    </w:pPr>
    <w:r w:rsidRPr="00D4338D">
      <w:rPr>
        <w:noProof/>
        <w:lang w:val="es-419" w:eastAsia="es-419"/>
      </w:rPr>
      <w:drawing>
        <wp:anchor distT="0" distB="0" distL="114300" distR="114300" simplePos="0" relativeHeight="251662848" behindDoc="1" locked="0" layoutInCell="1" allowOverlap="1" wp14:anchorId="3208E248" wp14:editId="19DDB3CF">
          <wp:simplePos x="0" y="0"/>
          <wp:positionH relativeFrom="column">
            <wp:posOffset>200025</wp:posOffset>
          </wp:positionH>
          <wp:positionV relativeFrom="paragraph">
            <wp:posOffset>-897890</wp:posOffset>
          </wp:positionV>
          <wp:extent cx="752475" cy="885825"/>
          <wp:effectExtent l="0" t="0" r="9525" b="9525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2475" cy="885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WW8Num2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" w15:restartNumberingAfterBreak="0">
    <w:nsid w:val="089F788E"/>
    <w:multiLevelType w:val="multilevel"/>
    <w:tmpl w:val="527CC496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20E230C0"/>
    <w:multiLevelType w:val="multilevel"/>
    <w:tmpl w:val="C866740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21E45114"/>
    <w:multiLevelType w:val="multilevel"/>
    <w:tmpl w:val="62FA7AB8"/>
    <w:lvl w:ilvl="0">
      <w:start w:val="5"/>
      <w:numFmt w:val="decimal"/>
      <w:lvlText w:val="%1."/>
      <w:lvlJc w:val="left"/>
      <w:pPr>
        <w:ind w:left="37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3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3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9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5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5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1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76" w:hanging="2160"/>
      </w:pPr>
      <w:rPr>
        <w:rFonts w:hint="default"/>
      </w:rPr>
    </w:lvl>
  </w:abstractNum>
  <w:abstractNum w:abstractNumId="4" w15:restartNumberingAfterBreak="0">
    <w:nsid w:val="22B53213"/>
    <w:multiLevelType w:val="multilevel"/>
    <w:tmpl w:val="8312CCA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 w:val="0"/>
        <w:color w:val="000000" w:themeColor="text1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 w:val="0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  <w:color w:val="000000" w:themeColor="text1"/>
      </w:rPr>
    </w:lvl>
  </w:abstractNum>
  <w:abstractNum w:abstractNumId="5" w15:restartNumberingAfterBreak="0">
    <w:nsid w:val="22F53DC9"/>
    <w:multiLevelType w:val="hybridMultilevel"/>
    <w:tmpl w:val="0BBA1A1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BE586D"/>
    <w:multiLevelType w:val="multilevel"/>
    <w:tmpl w:val="1E6C92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i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i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i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i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i/>
      </w:rPr>
    </w:lvl>
  </w:abstractNum>
  <w:abstractNum w:abstractNumId="7" w15:restartNumberingAfterBreak="0">
    <w:nsid w:val="2A152DEF"/>
    <w:multiLevelType w:val="multilevel"/>
    <w:tmpl w:val="419EC942"/>
    <w:lvl w:ilvl="0">
      <w:start w:val="2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Zero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 w15:restartNumberingAfterBreak="0">
    <w:nsid w:val="359E2CBA"/>
    <w:multiLevelType w:val="multilevel"/>
    <w:tmpl w:val="95CAE68E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840"/>
        </w:tabs>
        <w:ind w:left="8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9" w15:restartNumberingAfterBreak="0">
    <w:nsid w:val="366759A9"/>
    <w:multiLevelType w:val="multilevel"/>
    <w:tmpl w:val="C55E3D0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4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80" w:hanging="1800"/>
      </w:pPr>
      <w:rPr>
        <w:rFonts w:hint="default"/>
      </w:rPr>
    </w:lvl>
  </w:abstractNum>
  <w:abstractNum w:abstractNumId="10" w15:restartNumberingAfterBreak="0">
    <w:nsid w:val="369C30E1"/>
    <w:multiLevelType w:val="multilevel"/>
    <w:tmpl w:val="C712987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B697CF5"/>
    <w:multiLevelType w:val="multilevel"/>
    <w:tmpl w:val="1B5AC44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40925AA0"/>
    <w:multiLevelType w:val="multilevel"/>
    <w:tmpl w:val="F838259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41BA43A4"/>
    <w:multiLevelType w:val="multilevel"/>
    <w:tmpl w:val="9B0246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487C0D3F"/>
    <w:multiLevelType w:val="multilevel"/>
    <w:tmpl w:val="A102358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4C7A2574"/>
    <w:multiLevelType w:val="multilevel"/>
    <w:tmpl w:val="00AAEEA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4EC763BF"/>
    <w:multiLevelType w:val="multilevel"/>
    <w:tmpl w:val="C070286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FAE1C00"/>
    <w:multiLevelType w:val="multilevel"/>
    <w:tmpl w:val="D93C8F9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23F72E6"/>
    <w:multiLevelType w:val="hybridMultilevel"/>
    <w:tmpl w:val="16204332"/>
    <w:lvl w:ilvl="0" w:tplc="240A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4C3566"/>
    <w:multiLevelType w:val="multilevel"/>
    <w:tmpl w:val="6EB6CF5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55FA2103"/>
    <w:multiLevelType w:val="multilevel"/>
    <w:tmpl w:val="63A640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5D91526B"/>
    <w:multiLevelType w:val="hybridMultilevel"/>
    <w:tmpl w:val="CA9A2832"/>
    <w:lvl w:ilvl="0" w:tplc="240A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5BB72F7"/>
    <w:multiLevelType w:val="multilevel"/>
    <w:tmpl w:val="016C0AF6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3" w15:restartNumberingAfterBreak="0">
    <w:nsid w:val="708D112D"/>
    <w:multiLevelType w:val="hybridMultilevel"/>
    <w:tmpl w:val="8DECFBF6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D49334B"/>
    <w:multiLevelType w:val="multilevel"/>
    <w:tmpl w:val="F7DEAA3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8"/>
  </w:num>
  <w:num w:numId="2">
    <w:abstractNumId w:val="13"/>
  </w:num>
  <w:num w:numId="3">
    <w:abstractNumId w:val="5"/>
  </w:num>
  <w:num w:numId="4">
    <w:abstractNumId w:val="21"/>
  </w:num>
  <w:num w:numId="5">
    <w:abstractNumId w:val="11"/>
  </w:num>
  <w:num w:numId="6">
    <w:abstractNumId w:val="17"/>
  </w:num>
  <w:num w:numId="7">
    <w:abstractNumId w:val="19"/>
  </w:num>
  <w:num w:numId="8">
    <w:abstractNumId w:val="18"/>
  </w:num>
  <w:num w:numId="9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6"/>
  </w:num>
  <w:num w:numId="12">
    <w:abstractNumId w:val="4"/>
  </w:num>
  <w:num w:numId="13">
    <w:abstractNumId w:val="20"/>
  </w:num>
  <w:num w:numId="14">
    <w:abstractNumId w:val="3"/>
  </w:num>
  <w:num w:numId="15">
    <w:abstractNumId w:val="22"/>
  </w:num>
  <w:num w:numId="16">
    <w:abstractNumId w:val="1"/>
  </w:num>
  <w:num w:numId="17">
    <w:abstractNumId w:val="24"/>
  </w:num>
  <w:num w:numId="18">
    <w:abstractNumId w:val="15"/>
  </w:num>
  <w:num w:numId="19">
    <w:abstractNumId w:val="9"/>
  </w:num>
  <w:num w:numId="20">
    <w:abstractNumId w:val="16"/>
  </w:num>
  <w:num w:numId="21">
    <w:abstractNumId w:val="10"/>
  </w:num>
  <w:num w:numId="22">
    <w:abstractNumId w:val="12"/>
  </w:num>
  <w:num w:numId="23">
    <w:abstractNumId w:val="23"/>
  </w:num>
  <w:num w:numId="24">
    <w:abstractNumId w:val="1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1EEC"/>
    <w:rsid w:val="00000275"/>
    <w:rsid w:val="000007A3"/>
    <w:rsid w:val="00001C43"/>
    <w:rsid w:val="00002335"/>
    <w:rsid w:val="000027AD"/>
    <w:rsid w:val="0000298E"/>
    <w:rsid w:val="00003ECB"/>
    <w:rsid w:val="000054A2"/>
    <w:rsid w:val="00005BB1"/>
    <w:rsid w:val="0000669D"/>
    <w:rsid w:val="00006E9B"/>
    <w:rsid w:val="000070C8"/>
    <w:rsid w:val="000106D2"/>
    <w:rsid w:val="000119F1"/>
    <w:rsid w:val="00012F69"/>
    <w:rsid w:val="00012FAE"/>
    <w:rsid w:val="000134AA"/>
    <w:rsid w:val="00013A9F"/>
    <w:rsid w:val="000157FB"/>
    <w:rsid w:val="000178CC"/>
    <w:rsid w:val="000204CB"/>
    <w:rsid w:val="0002186F"/>
    <w:rsid w:val="00021F32"/>
    <w:rsid w:val="00022113"/>
    <w:rsid w:val="00022381"/>
    <w:rsid w:val="00022966"/>
    <w:rsid w:val="00022E51"/>
    <w:rsid w:val="000236F8"/>
    <w:rsid w:val="00025D6D"/>
    <w:rsid w:val="00030ABD"/>
    <w:rsid w:val="00031152"/>
    <w:rsid w:val="00031771"/>
    <w:rsid w:val="00032347"/>
    <w:rsid w:val="0003330D"/>
    <w:rsid w:val="000343A3"/>
    <w:rsid w:val="00035C96"/>
    <w:rsid w:val="0003677B"/>
    <w:rsid w:val="00037060"/>
    <w:rsid w:val="00040C44"/>
    <w:rsid w:val="0004124F"/>
    <w:rsid w:val="00041C0F"/>
    <w:rsid w:val="000425CF"/>
    <w:rsid w:val="000427D7"/>
    <w:rsid w:val="0004450D"/>
    <w:rsid w:val="00045DDE"/>
    <w:rsid w:val="0004673E"/>
    <w:rsid w:val="00047360"/>
    <w:rsid w:val="00050319"/>
    <w:rsid w:val="00052547"/>
    <w:rsid w:val="000541F8"/>
    <w:rsid w:val="0005447E"/>
    <w:rsid w:val="0005484B"/>
    <w:rsid w:val="0005505C"/>
    <w:rsid w:val="000552A9"/>
    <w:rsid w:val="0005659B"/>
    <w:rsid w:val="000569F7"/>
    <w:rsid w:val="00057182"/>
    <w:rsid w:val="00062DC2"/>
    <w:rsid w:val="000633F8"/>
    <w:rsid w:val="00066DB8"/>
    <w:rsid w:val="0006716D"/>
    <w:rsid w:val="00071C61"/>
    <w:rsid w:val="00071C8D"/>
    <w:rsid w:val="000724A7"/>
    <w:rsid w:val="0007330D"/>
    <w:rsid w:val="000773C9"/>
    <w:rsid w:val="00080439"/>
    <w:rsid w:val="00080746"/>
    <w:rsid w:val="0008423D"/>
    <w:rsid w:val="00084CB4"/>
    <w:rsid w:val="00084D1A"/>
    <w:rsid w:val="00084FDC"/>
    <w:rsid w:val="000850D6"/>
    <w:rsid w:val="00085E6B"/>
    <w:rsid w:val="00087A96"/>
    <w:rsid w:val="00090C01"/>
    <w:rsid w:val="00091B52"/>
    <w:rsid w:val="00091DA2"/>
    <w:rsid w:val="00094438"/>
    <w:rsid w:val="00095ACE"/>
    <w:rsid w:val="00095B3E"/>
    <w:rsid w:val="00096230"/>
    <w:rsid w:val="00096D33"/>
    <w:rsid w:val="000A00A5"/>
    <w:rsid w:val="000A0F83"/>
    <w:rsid w:val="000A1D12"/>
    <w:rsid w:val="000A2044"/>
    <w:rsid w:val="000A246A"/>
    <w:rsid w:val="000A24FB"/>
    <w:rsid w:val="000A31DE"/>
    <w:rsid w:val="000A40BA"/>
    <w:rsid w:val="000A65ED"/>
    <w:rsid w:val="000A7FD7"/>
    <w:rsid w:val="000B13BC"/>
    <w:rsid w:val="000B1EEE"/>
    <w:rsid w:val="000B4E8F"/>
    <w:rsid w:val="000B5971"/>
    <w:rsid w:val="000B6077"/>
    <w:rsid w:val="000B6852"/>
    <w:rsid w:val="000C178F"/>
    <w:rsid w:val="000C3DA1"/>
    <w:rsid w:val="000C4501"/>
    <w:rsid w:val="000C4A02"/>
    <w:rsid w:val="000C5134"/>
    <w:rsid w:val="000C54D5"/>
    <w:rsid w:val="000C555D"/>
    <w:rsid w:val="000C6C5F"/>
    <w:rsid w:val="000C7498"/>
    <w:rsid w:val="000C7F59"/>
    <w:rsid w:val="000D392A"/>
    <w:rsid w:val="000D3DAD"/>
    <w:rsid w:val="000D4372"/>
    <w:rsid w:val="000D5E02"/>
    <w:rsid w:val="000D6EFA"/>
    <w:rsid w:val="000D752E"/>
    <w:rsid w:val="000E14A9"/>
    <w:rsid w:val="000E1B47"/>
    <w:rsid w:val="000E1FE2"/>
    <w:rsid w:val="000E2055"/>
    <w:rsid w:val="000E2796"/>
    <w:rsid w:val="000E2D96"/>
    <w:rsid w:val="000E439C"/>
    <w:rsid w:val="000E44C8"/>
    <w:rsid w:val="000E4BA0"/>
    <w:rsid w:val="000E5722"/>
    <w:rsid w:val="000E6640"/>
    <w:rsid w:val="000F2E53"/>
    <w:rsid w:val="000F331C"/>
    <w:rsid w:val="000F36C8"/>
    <w:rsid w:val="000F376A"/>
    <w:rsid w:val="000F3B31"/>
    <w:rsid w:val="000F5330"/>
    <w:rsid w:val="000F7217"/>
    <w:rsid w:val="00101DD2"/>
    <w:rsid w:val="00102665"/>
    <w:rsid w:val="001026E6"/>
    <w:rsid w:val="00102B2F"/>
    <w:rsid w:val="00102BCC"/>
    <w:rsid w:val="00102C6C"/>
    <w:rsid w:val="00104519"/>
    <w:rsid w:val="00104B80"/>
    <w:rsid w:val="001051DC"/>
    <w:rsid w:val="001058A5"/>
    <w:rsid w:val="00105D93"/>
    <w:rsid w:val="00107CBF"/>
    <w:rsid w:val="00111036"/>
    <w:rsid w:val="00111770"/>
    <w:rsid w:val="001125B6"/>
    <w:rsid w:val="00112A22"/>
    <w:rsid w:val="00113B8B"/>
    <w:rsid w:val="00113BB8"/>
    <w:rsid w:val="001170FD"/>
    <w:rsid w:val="00117BD7"/>
    <w:rsid w:val="00117CB9"/>
    <w:rsid w:val="00117D42"/>
    <w:rsid w:val="001204CE"/>
    <w:rsid w:val="00121B6C"/>
    <w:rsid w:val="0012232C"/>
    <w:rsid w:val="00122C26"/>
    <w:rsid w:val="001239CF"/>
    <w:rsid w:val="00123E55"/>
    <w:rsid w:val="00124267"/>
    <w:rsid w:val="00124580"/>
    <w:rsid w:val="00124983"/>
    <w:rsid w:val="00124DC4"/>
    <w:rsid w:val="001263E0"/>
    <w:rsid w:val="00126D75"/>
    <w:rsid w:val="00126DB1"/>
    <w:rsid w:val="0013029D"/>
    <w:rsid w:val="00130353"/>
    <w:rsid w:val="001303B3"/>
    <w:rsid w:val="00131407"/>
    <w:rsid w:val="00132861"/>
    <w:rsid w:val="00132AC0"/>
    <w:rsid w:val="00134C24"/>
    <w:rsid w:val="00136556"/>
    <w:rsid w:val="00136850"/>
    <w:rsid w:val="001409BF"/>
    <w:rsid w:val="00140C98"/>
    <w:rsid w:val="00143070"/>
    <w:rsid w:val="00143597"/>
    <w:rsid w:val="00143887"/>
    <w:rsid w:val="001442FF"/>
    <w:rsid w:val="001447D9"/>
    <w:rsid w:val="0014480A"/>
    <w:rsid w:val="001457D7"/>
    <w:rsid w:val="00145AC7"/>
    <w:rsid w:val="0014686D"/>
    <w:rsid w:val="00146881"/>
    <w:rsid w:val="001503BF"/>
    <w:rsid w:val="00151C5E"/>
    <w:rsid w:val="00152D5F"/>
    <w:rsid w:val="001531E7"/>
    <w:rsid w:val="001538B2"/>
    <w:rsid w:val="0015601D"/>
    <w:rsid w:val="00156AF5"/>
    <w:rsid w:val="00156D44"/>
    <w:rsid w:val="001571C8"/>
    <w:rsid w:val="00157A4E"/>
    <w:rsid w:val="00157B2A"/>
    <w:rsid w:val="00157CB5"/>
    <w:rsid w:val="00160386"/>
    <w:rsid w:val="00162EB6"/>
    <w:rsid w:val="00163EEB"/>
    <w:rsid w:val="00164142"/>
    <w:rsid w:val="00167360"/>
    <w:rsid w:val="001674FF"/>
    <w:rsid w:val="00170063"/>
    <w:rsid w:val="00173C40"/>
    <w:rsid w:val="0017717C"/>
    <w:rsid w:val="00177F09"/>
    <w:rsid w:val="00180376"/>
    <w:rsid w:val="0018117D"/>
    <w:rsid w:val="00183953"/>
    <w:rsid w:val="00183C04"/>
    <w:rsid w:val="00186273"/>
    <w:rsid w:val="00187500"/>
    <w:rsid w:val="00195776"/>
    <w:rsid w:val="0019680D"/>
    <w:rsid w:val="001A1527"/>
    <w:rsid w:val="001A1A6E"/>
    <w:rsid w:val="001A2B6C"/>
    <w:rsid w:val="001A3608"/>
    <w:rsid w:val="001A48EF"/>
    <w:rsid w:val="001A6323"/>
    <w:rsid w:val="001A7BDD"/>
    <w:rsid w:val="001A7E4B"/>
    <w:rsid w:val="001B2039"/>
    <w:rsid w:val="001B2818"/>
    <w:rsid w:val="001B37AA"/>
    <w:rsid w:val="001B3F66"/>
    <w:rsid w:val="001B6A3A"/>
    <w:rsid w:val="001C0DA5"/>
    <w:rsid w:val="001C314B"/>
    <w:rsid w:val="001C379E"/>
    <w:rsid w:val="001C3A57"/>
    <w:rsid w:val="001C4583"/>
    <w:rsid w:val="001C64C2"/>
    <w:rsid w:val="001C6DB6"/>
    <w:rsid w:val="001D03D1"/>
    <w:rsid w:val="001D10DA"/>
    <w:rsid w:val="001D1E6D"/>
    <w:rsid w:val="001D2F1F"/>
    <w:rsid w:val="001D332D"/>
    <w:rsid w:val="001D351E"/>
    <w:rsid w:val="001D4DB4"/>
    <w:rsid w:val="001D5874"/>
    <w:rsid w:val="001D60D7"/>
    <w:rsid w:val="001D61EF"/>
    <w:rsid w:val="001E083C"/>
    <w:rsid w:val="001E165D"/>
    <w:rsid w:val="001E1915"/>
    <w:rsid w:val="001E2280"/>
    <w:rsid w:val="001E27A4"/>
    <w:rsid w:val="001E2F3D"/>
    <w:rsid w:val="001E585F"/>
    <w:rsid w:val="001E62FE"/>
    <w:rsid w:val="001E64F7"/>
    <w:rsid w:val="001E6777"/>
    <w:rsid w:val="001E6DE0"/>
    <w:rsid w:val="001E7930"/>
    <w:rsid w:val="001F0EBC"/>
    <w:rsid w:val="001F1906"/>
    <w:rsid w:val="001F1A17"/>
    <w:rsid w:val="001F21B1"/>
    <w:rsid w:val="001F5106"/>
    <w:rsid w:val="001F5AA5"/>
    <w:rsid w:val="001F5C3D"/>
    <w:rsid w:val="001F5FC3"/>
    <w:rsid w:val="001F6F24"/>
    <w:rsid w:val="00201B09"/>
    <w:rsid w:val="002029EF"/>
    <w:rsid w:val="00202A08"/>
    <w:rsid w:val="00204986"/>
    <w:rsid w:val="002059CE"/>
    <w:rsid w:val="00206DFE"/>
    <w:rsid w:val="00207DE2"/>
    <w:rsid w:val="0021075D"/>
    <w:rsid w:val="002109B6"/>
    <w:rsid w:val="00212191"/>
    <w:rsid w:val="002206C1"/>
    <w:rsid w:val="0022250D"/>
    <w:rsid w:val="0022504C"/>
    <w:rsid w:val="002253A8"/>
    <w:rsid w:val="00225D93"/>
    <w:rsid w:val="002279AE"/>
    <w:rsid w:val="002302CA"/>
    <w:rsid w:val="00230606"/>
    <w:rsid w:val="002308EC"/>
    <w:rsid w:val="00230CC9"/>
    <w:rsid w:val="00231694"/>
    <w:rsid w:val="002333FF"/>
    <w:rsid w:val="0023520F"/>
    <w:rsid w:val="00237D9C"/>
    <w:rsid w:val="0024211D"/>
    <w:rsid w:val="00242C3F"/>
    <w:rsid w:val="00242EF7"/>
    <w:rsid w:val="00243276"/>
    <w:rsid w:val="00243D04"/>
    <w:rsid w:val="00245133"/>
    <w:rsid w:val="0024558F"/>
    <w:rsid w:val="00246EAF"/>
    <w:rsid w:val="002518C5"/>
    <w:rsid w:val="002525A7"/>
    <w:rsid w:val="00252815"/>
    <w:rsid w:val="00253BE2"/>
    <w:rsid w:val="00253F17"/>
    <w:rsid w:val="00254891"/>
    <w:rsid w:val="00257140"/>
    <w:rsid w:val="0025744C"/>
    <w:rsid w:val="0026073E"/>
    <w:rsid w:val="00260EB9"/>
    <w:rsid w:val="002626F1"/>
    <w:rsid w:val="0026445A"/>
    <w:rsid w:val="00266021"/>
    <w:rsid w:val="002668C1"/>
    <w:rsid w:val="0026691C"/>
    <w:rsid w:val="00270586"/>
    <w:rsid w:val="00270777"/>
    <w:rsid w:val="0027186F"/>
    <w:rsid w:val="00271894"/>
    <w:rsid w:val="00271895"/>
    <w:rsid w:val="00273F1A"/>
    <w:rsid w:val="00274871"/>
    <w:rsid w:val="00274BF4"/>
    <w:rsid w:val="00275B8A"/>
    <w:rsid w:val="00277503"/>
    <w:rsid w:val="00277B96"/>
    <w:rsid w:val="00282D8C"/>
    <w:rsid w:val="002831D0"/>
    <w:rsid w:val="00283773"/>
    <w:rsid w:val="00283AE7"/>
    <w:rsid w:val="0028464C"/>
    <w:rsid w:val="00284E72"/>
    <w:rsid w:val="00285E30"/>
    <w:rsid w:val="002873E8"/>
    <w:rsid w:val="00290055"/>
    <w:rsid w:val="00290324"/>
    <w:rsid w:val="0029053B"/>
    <w:rsid w:val="00291004"/>
    <w:rsid w:val="00291626"/>
    <w:rsid w:val="002920F9"/>
    <w:rsid w:val="0029253E"/>
    <w:rsid w:val="0029255C"/>
    <w:rsid w:val="002929F0"/>
    <w:rsid w:val="00293B12"/>
    <w:rsid w:val="00294539"/>
    <w:rsid w:val="00294964"/>
    <w:rsid w:val="00294D98"/>
    <w:rsid w:val="00296CF7"/>
    <w:rsid w:val="002978C2"/>
    <w:rsid w:val="00297F51"/>
    <w:rsid w:val="002A0385"/>
    <w:rsid w:val="002A0C7F"/>
    <w:rsid w:val="002A0F4A"/>
    <w:rsid w:val="002A7008"/>
    <w:rsid w:val="002A715A"/>
    <w:rsid w:val="002A7528"/>
    <w:rsid w:val="002B3090"/>
    <w:rsid w:val="002B3FA9"/>
    <w:rsid w:val="002C0055"/>
    <w:rsid w:val="002C00CF"/>
    <w:rsid w:val="002C02FD"/>
    <w:rsid w:val="002C156A"/>
    <w:rsid w:val="002C1AC4"/>
    <w:rsid w:val="002C34DA"/>
    <w:rsid w:val="002C3E70"/>
    <w:rsid w:val="002C3EC4"/>
    <w:rsid w:val="002C4A2F"/>
    <w:rsid w:val="002C50FE"/>
    <w:rsid w:val="002C5C32"/>
    <w:rsid w:val="002C781D"/>
    <w:rsid w:val="002D0652"/>
    <w:rsid w:val="002D313B"/>
    <w:rsid w:val="002D3BED"/>
    <w:rsid w:val="002D6AE8"/>
    <w:rsid w:val="002E1F4D"/>
    <w:rsid w:val="002E2B02"/>
    <w:rsid w:val="002E59F5"/>
    <w:rsid w:val="002E779C"/>
    <w:rsid w:val="002F1A01"/>
    <w:rsid w:val="002F234D"/>
    <w:rsid w:val="002F44BB"/>
    <w:rsid w:val="002F5C2C"/>
    <w:rsid w:val="002F63AA"/>
    <w:rsid w:val="00300671"/>
    <w:rsid w:val="00300E60"/>
    <w:rsid w:val="00303CC9"/>
    <w:rsid w:val="0030545B"/>
    <w:rsid w:val="00305902"/>
    <w:rsid w:val="00306131"/>
    <w:rsid w:val="003105F1"/>
    <w:rsid w:val="00310C18"/>
    <w:rsid w:val="0031218E"/>
    <w:rsid w:val="00312518"/>
    <w:rsid w:val="00312AF0"/>
    <w:rsid w:val="00313385"/>
    <w:rsid w:val="0031479A"/>
    <w:rsid w:val="00314B5C"/>
    <w:rsid w:val="00315B0B"/>
    <w:rsid w:val="003168A9"/>
    <w:rsid w:val="00316B19"/>
    <w:rsid w:val="00320E65"/>
    <w:rsid w:val="00321552"/>
    <w:rsid w:val="0032157E"/>
    <w:rsid w:val="00321EA6"/>
    <w:rsid w:val="00322C80"/>
    <w:rsid w:val="00323478"/>
    <w:rsid w:val="003245F0"/>
    <w:rsid w:val="00327312"/>
    <w:rsid w:val="00330C5C"/>
    <w:rsid w:val="00330ED6"/>
    <w:rsid w:val="00331642"/>
    <w:rsid w:val="0033172E"/>
    <w:rsid w:val="003358B6"/>
    <w:rsid w:val="00335DA3"/>
    <w:rsid w:val="0033638E"/>
    <w:rsid w:val="00337CD3"/>
    <w:rsid w:val="00337CDE"/>
    <w:rsid w:val="003401A9"/>
    <w:rsid w:val="00342057"/>
    <w:rsid w:val="00342C14"/>
    <w:rsid w:val="00342E85"/>
    <w:rsid w:val="00342EA9"/>
    <w:rsid w:val="00343D3D"/>
    <w:rsid w:val="0034583F"/>
    <w:rsid w:val="00345CE6"/>
    <w:rsid w:val="00346161"/>
    <w:rsid w:val="00346551"/>
    <w:rsid w:val="0034756C"/>
    <w:rsid w:val="00350A32"/>
    <w:rsid w:val="00351319"/>
    <w:rsid w:val="003518C0"/>
    <w:rsid w:val="00352FEA"/>
    <w:rsid w:val="00353C6A"/>
    <w:rsid w:val="003541CD"/>
    <w:rsid w:val="0035422E"/>
    <w:rsid w:val="00355CBA"/>
    <w:rsid w:val="00356BDD"/>
    <w:rsid w:val="00361CAE"/>
    <w:rsid w:val="0036251B"/>
    <w:rsid w:val="00364B5E"/>
    <w:rsid w:val="00364F64"/>
    <w:rsid w:val="00365B8D"/>
    <w:rsid w:val="00365E2C"/>
    <w:rsid w:val="003669C5"/>
    <w:rsid w:val="0036760B"/>
    <w:rsid w:val="00367ABD"/>
    <w:rsid w:val="003705F5"/>
    <w:rsid w:val="0037093F"/>
    <w:rsid w:val="00372799"/>
    <w:rsid w:val="00372D10"/>
    <w:rsid w:val="003746C0"/>
    <w:rsid w:val="0037602D"/>
    <w:rsid w:val="00376191"/>
    <w:rsid w:val="00377ED1"/>
    <w:rsid w:val="00380CD7"/>
    <w:rsid w:val="003824F7"/>
    <w:rsid w:val="00382BC0"/>
    <w:rsid w:val="00382F2C"/>
    <w:rsid w:val="0038340A"/>
    <w:rsid w:val="00383520"/>
    <w:rsid w:val="00386C8C"/>
    <w:rsid w:val="003909D6"/>
    <w:rsid w:val="0039109C"/>
    <w:rsid w:val="00391287"/>
    <w:rsid w:val="003915E1"/>
    <w:rsid w:val="003917D1"/>
    <w:rsid w:val="00391C8E"/>
    <w:rsid w:val="003932D3"/>
    <w:rsid w:val="003951FD"/>
    <w:rsid w:val="00395742"/>
    <w:rsid w:val="00395844"/>
    <w:rsid w:val="003A191B"/>
    <w:rsid w:val="003A1BBA"/>
    <w:rsid w:val="003A49FB"/>
    <w:rsid w:val="003A53D6"/>
    <w:rsid w:val="003A5877"/>
    <w:rsid w:val="003A7711"/>
    <w:rsid w:val="003A77ED"/>
    <w:rsid w:val="003B1EFA"/>
    <w:rsid w:val="003B2508"/>
    <w:rsid w:val="003B2AE6"/>
    <w:rsid w:val="003B2E05"/>
    <w:rsid w:val="003B3568"/>
    <w:rsid w:val="003B3A27"/>
    <w:rsid w:val="003B3B6F"/>
    <w:rsid w:val="003B5786"/>
    <w:rsid w:val="003B6021"/>
    <w:rsid w:val="003B750C"/>
    <w:rsid w:val="003B7F57"/>
    <w:rsid w:val="003C18FC"/>
    <w:rsid w:val="003C23A5"/>
    <w:rsid w:val="003C32F3"/>
    <w:rsid w:val="003C398D"/>
    <w:rsid w:val="003C47A0"/>
    <w:rsid w:val="003C526A"/>
    <w:rsid w:val="003C52B7"/>
    <w:rsid w:val="003C74DA"/>
    <w:rsid w:val="003C7D46"/>
    <w:rsid w:val="003D01DD"/>
    <w:rsid w:val="003D10F1"/>
    <w:rsid w:val="003D228C"/>
    <w:rsid w:val="003D32FE"/>
    <w:rsid w:val="003D3788"/>
    <w:rsid w:val="003D5128"/>
    <w:rsid w:val="003D5B13"/>
    <w:rsid w:val="003D6C19"/>
    <w:rsid w:val="003D7960"/>
    <w:rsid w:val="003D7EA6"/>
    <w:rsid w:val="003D7EE8"/>
    <w:rsid w:val="003E1AD8"/>
    <w:rsid w:val="003E3E89"/>
    <w:rsid w:val="003E4DAF"/>
    <w:rsid w:val="003E545F"/>
    <w:rsid w:val="003E556E"/>
    <w:rsid w:val="003E5769"/>
    <w:rsid w:val="003E5CB3"/>
    <w:rsid w:val="003F1AFB"/>
    <w:rsid w:val="003F3ADD"/>
    <w:rsid w:val="003F4B15"/>
    <w:rsid w:val="003F4BFD"/>
    <w:rsid w:val="003F625E"/>
    <w:rsid w:val="003F6EE4"/>
    <w:rsid w:val="003F79FA"/>
    <w:rsid w:val="003F7A6D"/>
    <w:rsid w:val="004009F0"/>
    <w:rsid w:val="00400E4C"/>
    <w:rsid w:val="00400FDE"/>
    <w:rsid w:val="00403042"/>
    <w:rsid w:val="004031D9"/>
    <w:rsid w:val="0040409F"/>
    <w:rsid w:val="00405386"/>
    <w:rsid w:val="00405F13"/>
    <w:rsid w:val="00406A4F"/>
    <w:rsid w:val="00406B02"/>
    <w:rsid w:val="00407058"/>
    <w:rsid w:val="00407797"/>
    <w:rsid w:val="00407B7D"/>
    <w:rsid w:val="0041019E"/>
    <w:rsid w:val="00410E60"/>
    <w:rsid w:val="004118A2"/>
    <w:rsid w:val="00411C82"/>
    <w:rsid w:val="00412089"/>
    <w:rsid w:val="00412143"/>
    <w:rsid w:val="004126F8"/>
    <w:rsid w:val="004164F5"/>
    <w:rsid w:val="00416DD1"/>
    <w:rsid w:val="00417255"/>
    <w:rsid w:val="00420A0C"/>
    <w:rsid w:val="00420EA5"/>
    <w:rsid w:val="00422AFE"/>
    <w:rsid w:val="004239EF"/>
    <w:rsid w:val="004243CC"/>
    <w:rsid w:val="00426E98"/>
    <w:rsid w:val="00430C96"/>
    <w:rsid w:val="00432E15"/>
    <w:rsid w:val="00435F03"/>
    <w:rsid w:val="0043600F"/>
    <w:rsid w:val="00436E72"/>
    <w:rsid w:val="004370B9"/>
    <w:rsid w:val="0043748B"/>
    <w:rsid w:val="00440711"/>
    <w:rsid w:val="00441238"/>
    <w:rsid w:val="00441EE1"/>
    <w:rsid w:val="00442635"/>
    <w:rsid w:val="0044306A"/>
    <w:rsid w:val="00444BEE"/>
    <w:rsid w:val="00445BC6"/>
    <w:rsid w:val="00451140"/>
    <w:rsid w:val="00451560"/>
    <w:rsid w:val="0045389D"/>
    <w:rsid w:val="004542D6"/>
    <w:rsid w:val="0045591B"/>
    <w:rsid w:val="0045737E"/>
    <w:rsid w:val="00461143"/>
    <w:rsid w:val="004618F9"/>
    <w:rsid w:val="00462B3F"/>
    <w:rsid w:val="004657ED"/>
    <w:rsid w:val="00466873"/>
    <w:rsid w:val="00466AAC"/>
    <w:rsid w:val="00466D90"/>
    <w:rsid w:val="00470DA4"/>
    <w:rsid w:val="0047348D"/>
    <w:rsid w:val="00473A48"/>
    <w:rsid w:val="00473A81"/>
    <w:rsid w:val="00474BD1"/>
    <w:rsid w:val="00474BF7"/>
    <w:rsid w:val="0047534C"/>
    <w:rsid w:val="004762EC"/>
    <w:rsid w:val="00476D28"/>
    <w:rsid w:val="00480A41"/>
    <w:rsid w:val="00480ACE"/>
    <w:rsid w:val="004816DD"/>
    <w:rsid w:val="00481B21"/>
    <w:rsid w:val="00482BFE"/>
    <w:rsid w:val="00483937"/>
    <w:rsid w:val="00484059"/>
    <w:rsid w:val="00485A5A"/>
    <w:rsid w:val="00487507"/>
    <w:rsid w:val="00490187"/>
    <w:rsid w:val="004909AB"/>
    <w:rsid w:val="00493053"/>
    <w:rsid w:val="00494543"/>
    <w:rsid w:val="004951DB"/>
    <w:rsid w:val="00495ED9"/>
    <w:rsid w:val="004960A7"/>
    <w:rsid w:val="0049688F"/>
    <w:rsid w:val="00496D2D"/>
    <w:rsid w:val="0049707E"/>
    <w:rsid w:val="0049751E"/>
    <w:rsid w:val="004A0F99"/>
    <w:rsid w:val="004A11F9"/>
    <w:rsid w:val="004A3086"/>
    <w:rsid w:val="004A43BF"/>
    <w:rsid w:val="004A4758"/>
    <w:rsid w:val="004A6A1B"/>
    <w:rsid w:val="004A6F17"/>
    <w:rsid w:val="004B01C4"/>
    <w:rsid w:val="004B04B0"/>
    <w:rsid w:val="004B08B3"/>
    <w:rsid w:val="004B1DF7"/>
    <w:rsid w:val="004B25C5"/>
    <w:rsid w:val="004B2A71"/>
    <w:rsid w:val="004B3C6B"/>
    <w:rsid w:val="004B3CC5"/>
    <w:rsid w:val="004B6540"/>
    <w:rsid w:val="004B6BB9"/>
    <w:rsid w:val="004B7066"/>
    <w:rsid w:val="004B7EA1"/>
    <w:rsid w:val="004C1E9B"/>
    <w:rsid w:val="004C2BB0"/>
    <w:rsid w:val="004C4D74"/>
    <w:rsid w:val="004C52F7"/>
    <w:rsid w:val="004C53BE"/>
    <w:rsid w:val="004C5C83"/>
    <w:rsid w:val="004C67B3"/>
    <w:rsid w:val="004C7807"/>
    <w:rsid w:val="004C7B3E"/>
    <w:rsid w:val="004D2B67"/>
    <w:rsid w:val="004D3268"/>
    <w:rsid w:val="004D501D"/>
    <w:rsid w:val="004D62FA"/>
    <w:rsid w:val="004D64E1"/>
    <w:rsid w:val="004E034F"/>
    <w:rsid w:val="004E1895"/>
    <w:rsid w:val="004E1E66"/>
    <w:rsid w:val="004E23EC"/>
    <w:rsid w:val="004E2D22"/>
    <w:rsid w:val="004E3DA0"/>
    <w:rsid w:val="004E4B56"/>
    <w:rsid w:val="004E6BD3"/>
    <w:rsid w:val="004F1A9D"/>
    <w:rsid w:val="004F4424"/>
    <w:rsid w:val="004F5217"/>
    <w:rsid w:val="00501841"/>
    <w:rsid w:val="00501873"/>
    <w:rsid w:val="005027D5"/>
    <w:rsid w:val="005027DA"/>
    <w:rsid w:val="00502D0E"/>
    <w:rsid w:val="005036F6"/>
    <w:rsid w:val="00503835"/>
    <w:rsid w:val="0050387C"/>
    <w:rsid w:val="005039E5"/>
    <w:rsid w:val="0050471E"/>
    <w:rsid w:val="00504B1B"/>
    <w:rsid w:val="00506BE9"/>
    <w:rsid w:val="00506F4B"/>
    <w:rsid w:val="00507AC5"/>
    <w:rsid w:val="00511B00"/>
    <w:rsid w:val="0051301F"/>
    <w:rsid w:val="00513BDC"/>
    <w:rsid w:val="00515171"/>
    <w:rsid w:val="005173F1"/>
    <w:rsid w:val="00522D9F"/>
    <w:rsid w:val="0052310E"/>
    <w:rsid w:val="00523BAD"/>
    <w:rsid w:val="00525C30"/>
    <w:rsid w:val="00525FB3"/>
    <w:rsid w:val="00526904"/>
    <w:rsid w:val="00530014"/>
    <w:rsid w:val="00530B8E"/>
    <w:rsid w:val="005312C4"/>
    <w:rsid w:val="00532026"/>
    <w:rsid w:val="005324DB"/>
    <w:rsid w:val="005331AB"/>
    <w:rsid w:val="00534739"/>
    <w:rsid w:val="00534949"/>
    <w:rsid w:val="00535755"/>
    <w:rsid w:val="0054096A"/>
    <w:rsid w:val="005438B0"/>
    <w:rsid w:val="00546671"/>
    <w:rsid w:val="00546D15"/>
    <w:rsid w:val="005470AD"/>
    <w:rsid w:val="00547940"/>
    <w:rsid w:val="00551D44"/>
    <w:rsid w:val="00551DB5"/>
    <w:rsid w:val="00552AE0"/>
    <w:rsid w:val="00553925"/>
    <w:rsid w:val="00555A1B"/>
    <w:rsid w:val="0055739D"/>
    <w:rsid w:val="005618F0"/>
    <w:rsid w:val="00561ABF"/>
    <w:rsid w:val="005620C6"/>
    <w:rsid w:val="00564153"/>
    <w:rsid w:val="00565156"/>
    <w:rsid w:val="0056574A"/>
    <w:rsid w:val="00566B34"/>
    <w:rsid w:val="00567717"/>
    <w:rsid w:val="0056789B"/>
    <w:rsid w:val="00567FA2"/>
    <w:rsid w:val="0057113A"/>
    <w:rsid w:val="005713B4"/>
    <w:rsid w:val="005715A6"/>
    <w:rsid w:val="00571D93"/>
    <w:rsid w:val="00571F40"/>
    <w:rsid w:val="00575614"/>
    <w:rsid w:val="0057582F"/>
    <w:rsid w:val="00575B16"/>
    <w:rsid w:val="00577352"/>
    <w:rsid w:val="00577374"/>
    <w:rsid w:val="00577527"/>
    <w:rsid w:val="00577CAD"/>
    <w:rsid w:val="00580E44"/>
    <w:rsid w:val="00581E2C"/>
    <w:rsid w:val="0058460A"/>
    <w:rsid w:val="00585D42"/>
    <w:rsid w:val="00586D8B"/>
    <w:rsid w:val="005874F6"/>
    <w:rsid w:val="00587A70"/>
    <w:rsid w:val="005910AE"/>
    <w:rsid w:val="00591F8C"/>
    <w:rsid w:val="00593C60"/>
    <w:rsid w:val="00595726"/>
    <w:rsid w:val="00596315"/>
    <w:rsid w:val="005966EB"/>
    <w:rsid w:val="005A18AC"/>
    <w:rsid w:val="005A1AB7"/>
    <w:rsid w:val="005A1D27"/>
    <w:rsid w:val="005A24CE"/>
    <w:rsid w:val="005A6994"/>
    <w:rsid w:val="005A6F8A"/>
    <w:rsid w:val="005B1D8E"/>
    <w:rsid w:val="005B2087"/>
    <w:rsid w:val="005B2BA1"/>
    <w:rsid w:val="005B394B"/>
    <w:rsid w:val="005B43D3"/>
    <w:rsid w:val="005B515E"/>
    <w:rsid w:val="005B61F9"/>
    <w:rsid w:val="005B719F"/>
    <w:rsid w:val="005C020A"/>
    <w:rsid w:val="005C1623"/>
    <w:rsid w:val="005C3338"/>
    <w:rsid w:val="005C35A7"/>
    <w:rsid w:val="005C35EB"/>
    <w:rsid w:val="005C4080"/>
    <w:rsid w:val="005C5361"/>
    <w:rsid w:val="005C5F69"/>
    <w:rsid w:val="005C6AF2"/>
    <w:rsid w:val="005C6EFE"/>
    <w:rsid w:val="005C7EB9"/>
    <w:rsid w:val="005D0195"/>
    <w:rsid w:val="005D0468"/>
    <w:rsid w:val="005D0D9A"/>
    <w:rsid w:val="005D3154"/>
    <w:rsid w:val="005D5498"/>
    <w:rsid w:val="005D56A8"/>
    <w:rsid w:val="005D6A7B"/>
    <w:rsid w:val="005E3048"/>
    <w:rsid w:val="005E4657"/>
    <w:rsid w:val="005E5597"/>
    <w:rsid w:val="005E59A4"/>
    <w:rsid w:val="005E64B9"/>
    <w:rsid w:val="005E6C50"/>
    <w:rsid w:val="005F04B6"/>
    <w:rsid w:val="005F0688"/>
    <w:rsid w:val="005F1019"/>
    <w:rsid w:val="005F11B3"/>
    <w:rsid w:val="005F1CB8"/>
    <w:rsid w:val="005F28D9"/>
    <w:rsid w:val="005F33F5"/>
    <w:rsid w:val="005F3B51"/>
    <w:rsid w:val="005F7018"/>
    <w:rsid w:val="005F7FA9"/>
    <w:rsid w:val="006001B8"/>
    <w:rsid w:val="00601018"/>
    <w:rsid w:val="0060165F"/>
    <w:rsid w:val="0060199D"/>
    <w:rsid w:val="00601F13"/>
    <w:rsid w:val="00603E2C"/>
    <w:rsid w:val="00603F4A"/>
    <w:rsid w:val="00604EFB"/>
    <w:rsid w:val="0060550B"/>
    <w:rsid w:val="00612006"/>
    <w:rsid w:val="00614827"/>
    <w:rsid w:val="0061493C"/>
    <w:rsid w:val="00615751"/>
    <w:rsid w:val="0061614B"/>
    <w:rsid w:val="0061632C"/>
    <w:rsid w:val="00617764"/>
    <w:rsid w:val="00620136"/>
    <w:rsid w:val="00620464"/>
    <w:rsid w:val="00620563"/>
    <w:rsid w:val="0062081B"/>
    <w:rsid w:val="006235F5"/>
    <w:rsid w:val="006246C6"/>
    <w:rsid w:val="0062570A"/>
    <w:rsid w:val="00627B99"/>
    <w:rsid w:val="006303D6"/>
    <w:rsid w:val="00630C39"/>
    <w:rsid w:val="00633D45"/>
    <w:rsid w:val="00641231"/>
    <w:rsid w:val="00644412"/>
    <w:rsid w:val="00644E83"/>
    <w:rsid w:val="00645DC8"/>
    <w:rsid w:val="00646100"/>
    <w:rsid w:val="00646212"/>
    <w:rsid w:val="00646913"/>
    <w:rsid w:val="00646A73"/>
    <w:rsid w:val="006472DB"/>
    <w:rsid w:val="00650725"/>
    <w:rsid w:val="00654E3E"/>
    <w:rsid w:val="006562EB"/>
    <w:rsid w:val="0065648A"/>
    <w:rsid w:val="00656661"/>
    <w:rsid w:val="006572E1"/>
    <w:rsid w:val="00657621"/>
    <w:rsid w:val="00657FA1"/>
    <w:rsid w:val="006605D7"/>
    <w:rsid w:val="0066129D"/>
    <w:rsid w:val="006634E5"/>
    <w:rsid w:val="00663768"/>
    <w:rsid w:val="00666486"/>
    <w:rsid w:val="00666505"/>
    <w:rsid w:val="00666737"/>
    <w:rsid w:val="006703C6"/>
    <w:rsid w:val="00672367"/>
    <w:rsid w:val="00673465"/>
    <w:rsid w:val="00675148"/>
    <w:rsid w:val="00675BDF"/>
    <w:rsid w:val="006764FE"/>
    <w:rsid w:val="006765DF"/>
    <w:rsid w:val="00676F5D"/>
    <w:rsid w:val="006770CB"/>
    <w:rsid w:val="0068008F"/>
    <w:rsid w:val="00680ABB"/>
    <w:rsid w:val="00681695"/>
    <w:rsid w:val="006827ED"/>
    <w:rsid w:val="0068297C"/>
    <w:rsid w:val="00682B12"/>
    <w:rsid w:val="00683EBE"/>
    <w:rsid w:val="00685D61"/>
    <w:rsid w:val="006867C2"/>
    <w:rsid w:val="00686BCE"/>
    <w:rsid w:val="00687701"/>
    <w:rsid w:val="00691312"/>
    <w:rsid w:val="00691675"/>
    <w:rsid w:val="0069246E"/>
    <w:rsid w:val="006936CA"/>
    <w:rsid w:val="006939EF"/>
    <w:rsid w:val="006939FC"/>
    <w:rsid w:val="00693EA9"/>
    <w:rsid w:val="00695462"/>
    <w:rsid w:val="00695F5E"/>
    <w:rsid w:val="006963E2"/>
    <w:rsid w:val="006A0081"/>
    <w:rsid w:val="006A30EB"/>
    <w:rsid w:val="006A3EF5"/>
    <w:rsid w:val="006A5232"/>
    <w:rsid w:val="006A53CC"/>
    <w:rsid w:val="006A6059"/>
    <w:rsid w:val="006A645A"/>
    <w:rsid w:val="006A66FD"/>
    <w:rsid w:val="006A7D56"/>
    <w:rsid w:val="006B096E"/>
    <w:rsid w:val="006B2A1E"/>
    <w:rsid w:val="006B2BDF"/>
    <w:rsid w:val="006B2DAB"/>
    <w:rsid w:val="006B3923"/>
    <w:rsid w:val="006B4581"/>
    <w:rsid w:val="006B4AE0"/>
    <w:rsid w:val="006B526A"/>
    <w:rsid w:val="006B54C5"/>
    <w:rsid w:val="006B6311"/>
    <w:rsid w:val="006C13F5"/>
    <w:rsid w:val="006C1BE3"/>
    <w:rsid w:val="006C2BC4"/>
    <w:rsid w:val="006C2DC2"/>
    <w:rsid w:val="006C5FED"/>
    <w:rsid w:val="006C60FE"/>
    <w:rsid w:val="006C6226"/>
    <w:rsid w:val="006C7BB3"/>
    <w:rsid w:val="006C7D40"/>
    <w:rsid w:val="006C7EF7"/>
    <w:rsid w:val="006D02BD"/>
    <w:rsid w:val="006D0DA7"/>
    <w:rsid w:val="006D4B59"/>
    <w:rsid w:val="006D545A"/>
    <w:rsid w:val="006D567D"/>
    <w:rsid w:val="006D5C3A"/>
    <w:rsid w:val="006D5D00"/>
    <w:rsid w:val="006D6BEA"/>
    <w:rsid w:val="006D74C9"/>
    <w:rsid w:val="006D7AE1"/>
    <w:rsid w:val="006D7DA7"/>
    <w:rsid w:val="006E08CA"/>
    <w:rsid w:val="006E0F34"/>
    <w:rsid w:val="006E111E"/>
    <w:rsid w:val="006E2133"/>
    <w:rsid w:val="006E4D6F"/>
    <w:rsid w:val="006E4E46"/>
    <w:rsid w:val="006E5391"/>
    <w:rsid w:val="006E5D98"/>
    <w:rsid w:val="006E6147"/>
    <w:rsid w:val="006E6B2A"/>
    <w:rsid w:val="006E7851"/>
    <w:rsid w:val="006F02AE"/>
    <w:rsid w:val="006F1754"/>
    <w:rsid w:val="006F3041"/>
    <w:rsid w:val="006F3645"/>
    <w:rsid w:val="006F3AF9"/>
    <w:rsid w:val="006F6E69"/>
    <w:rsid w:val="006F7BB0"/>
    <w:rsid w:val="0070115F"/>
    <w:rsid w:val="007011C2"/>
    <w:rsid w:val="00701986"/>
    <w:rsid w:val="0070207C"/>
    <w:rsid w:val="0070377A"/>
    <w:rsid w:val="00705693"/>
    <w:rsid w:val="00706219"/>
    <w:rsid w:val="00706812"/>
    <w:rsid w:val="00710B3D"/>
    <w:rsid w:val="00714B0A"/>
    <w:rsid w:val="00715992"/>
    <w:rsid w:val="00717228"/>
    <w:rsid w:val="00717F19"/>
    <w:rsid w:val="007212FC"/>
    <w:rsid w:val="00723905"/>
    <w:rsid w:val="00724340"/>
    <w:rsid w:val="0072483C"/>
    <w:rsid w:val="007248E6"/>
    <w:rsid w:val="00726317"/>
    <w:rsid w:val="007265F6"/>
    <w:rsid w:val="00732E2D"/>
    <w:rsid w:val="0073431B"/>
    <w:rsid w:val="00734EEE"/>
    <w:rsid w:val="00735B64"/>
    <w:rsid w:val="00735FB3"/>
    <w:rsid w:val="007404FD"/>
    <w:rsid w:val="00742162"/>
    <w:rsid w:val="0074374A"/>
    <w:rsid w:val="007448C7"/>
    <w:rsid w:val="00745499"/>
    <w:rsid w:val="00745785"/>
    <w:rsid w:val="007467B3"/>
    <w:rsid w:val="007467CC"/>
    <w:rsid w:val="00746918"/>
    <w:rsid w:val="00747902"/>
    <w:rsid w:val="00747DA0"/>
    <w:rsid w:val="0075199F"/>
    <w:rsid w:val="00752B51"/>
    <w:rsid w:val="00753994"/>
    <w:rsid w:val="00755544"/>
    <w:rsid w:val="00755E60"/>
    <w:rsid w:val="00756711"/>
    <w:rsid w:val="00757ED8"/>
    <w:rsid w:val="007608C0"/>
    <w:rsid w:val="00761774"/>
    <w:rsid w:val="00762243"/>
    <w:rsid w:val="00762995"/>
    <w:rsid w:val="007633E7"/>
    <w:rsid w:val="00763713"/>
    <w:rsid w:val="00763B4E"/>
    <w:rsid w:val="00766312"/>
    <w:rsid w:val="00766531"/>
    <w:rsid w:val="00766A51"/>
    <w:rsid w:val="00770A6A"/>
    <w:rsid w:val="00771F5C"/>
    <w:rsid w:val="0077240D"/>
    <w:rsid w:val="00772699"/>
    <w:rsid w:val="00772AF4"/>
    <w:rsid w:val="00773005"/>
    <w:rsid w:val="0077412E"/>
    <w:rsid w:val="0077433C"/>
    <w:rsid w:val="00774EB6"/>
    <w:rsid w:val="00775107"/>
    <w:rsid w:val="007759F4"/>
    <w:rsid w:val="00777CED"/>
    <w:rsid w:val="0078182B"/>
    <w:rsid w:val="00783FCF"/>
    <w:rsid w:val="007841EF"/>
    <w:rsid w:val="007843BD"/>
    <w:rsid w:val="00784B69"/>
    <w:rsid w:val="00785B13"/>
    <w:rsid w:val="00785CCB"/>
    <w:rsid w:val="00790E50"/>
    <w:rsid w:val="007916F8"/>
    <w:rsid w:val="00791859"/>
    <w:rsid w:val="0079467C"/>
    <w:rsid w:val="00795DFA"/>
    <w:rsid w:val="007976F6"/>
    <w:rsid w:val="00797A32"/>
    <w:rsid w:val="00797CC3"/>
    <w:rsid w:val="007A0157"/>
    <w:rsid w:val="007A08C6"/>
    <w:rsid w:val="007A0A20"/>
    <w:rsid w:val="007A1958"/>
    <w:rsid w:val="007A2189"/>
    <w:rsid w:val="007A26E9"/>
    <w:rsid w:val="007A3019"/>
    <w:rsid w:val="007A31AB"/>
    <w:rsid w:val="007A37A2"/>
    <w:rsid w:val="007A5E0C"/>
    <w:rsid w:val="007A6387"/>
    <w:rsid w:val="007A773D"/>
    <w:rsid w:val="007B02A4"/>
    <w:rsid w:val="007B0CA4"/>
    <w:rsid w:val="007B2109"/>
    <w:rsid w:val="007B53C6"/>
    <w:rsid w:val="007B6C94"/>
    <w:rsid w:val="007C0FCF"/>
    <w:rsid w:val="007C1DB8"/>
    <w:rsid w:val="007C427A"/>
    <w:rsid w:val="007C4D24"/>
    <w:rsid w:val="007C4E4C"/>
    <w:rsid w:val="007C518D"/>
    <w:rsid w:val="007C59B7"/>
    <w:rsid w:val="007C6A96"/>
    <w:rsid w:val="007C6ED7"/>
    <w:rsid w:val="007C728C"/>
    <w:rsid w:val="007C7914"/>
    <w:rsid w:val="007D034C"/>
    <w:rsid w:val="007D06F3"/>
    <w:rsid w:val="007D0A56"/>
    <w:rsid w:val="007D2F89"/>
    <w:rsid w:val="007D3156"/>
    <w:rsid w:val="007D4A29"/>
    <w:rsid w:val="007D5255"/>
    <w:rsid w:val="007D5830"/>
    <w:rsid w:val="007D59A4"/>
    <w:rsid w:val="007D5AF5"/>
    <w:rsid w:val="007D6D5D"/>
    <w:rsid w:val="007E10EC"/>
    <w:rsid w:val="007E12D6"/>
    <w:rsid w:val="007E36A2"/>
    <w:rsid w:val="007E48F7"/>
    <w:rsid w:val="007E7716"/>
    <w:rsid w:val="007F0B8E"/>
    <w:rsid w:val="007F19F1"/>
    <w:rsid w:val="007F22E5"/>
    <w:rsid w:val="007F2479"/>
    <w:rsid w:val="007F28BD"/>
    <w:rsid w:val="007F32CB"/>
    <w:rsid w:val="007F5030"/>
    <w:rsid w:val="007F66BD"/>
    <w:rsid w:val="00800702"/>
    <w:rsid w:val="008011C9"/>
    <w:rsid w:val="008022BF"/>
    <w:rsid w:val="00802572"/>
    <w:rsid w:val="008043B8"/>
    <w:rsid w:val="008053AB"/>
    <w:rsid w:val="0081001E"/>
    <w:rsid w:val="00811845"/>
    <w:rsid w:val="00812EB5"/>
    <w:rsid w:val="00814A3B"/>
    <w:rsid w:val="00815811"/>
    <w:rsid w:val="00816125"/>
    <w:rsid w:val="00816591"/>
    <w:rsid w:val="008176D8"/>
    <w:rsid w:val="00820066"/>
    <w:rsid w:val="008214A4"/>
    <w:rsid w:val="008231A5"/>
    <w:rsid w:val="00823F11"/>
    <w:rsid w:val="00824072"/>
    <w:rsid w:val="0082693C"/>
    <w:rsid w:val="00827E34"/>
    <w:rsid w:val="00831010"/>
    <w:rsid w:val="00836A6C"/>
    <w:rsid w:val="00837BC7"/>
    <w:rsid w:val="00840106"/>
    <w:rsid w:val="00840380"/>
    <w:rsid w:val="008405CF"/>
    <w:rsid w:val="00844203"/>
    <w:rsid w:val="008447C6"/>
    <w:rsid w:val="00844B81"/>
    <w:rsid w:val="00844F2E"/>
    <w:rsid w:val="00844F31"/>
    <w:rsid w:val="008451CA"/>
    <w:rsid w:val="008451F1"/>
    <w:rsid w:val="008451F4"/>
    <w:rsid w:val="0084546C"/>
    <w:rsid w:val="008466F8"/>
    <w:rsid w:val="00846F24"/>
    <w:rsid w:val="008472DF"/>
    <w:rsid w:val="00850005"/>
    <w:rsid w:val="00852544"/>
    <w:rsid w:val="008525DC"/>
    <w:rsid w:val="00857F58"/>
    <w:rsid w:val="00860B12"/>
    <w:rsid w:val="00860BB1"/>
    <w:rsid w:val="0086131A"/>
    <w:rsid w:val="00863A68"/>
    <w:rsid w:val="0086453C"/>
    <w:rsid w:val="008646E7"/>
    <w:rsid w:val="00865169"/>
    <w:rsid w:val="00865C8F"/>
    <w:rsid w:val="00865EC8"/>
    <w:rsid w:val="00865EF0"/>
    <w:rsid w:val="0086704E"/>
    <w:rsid w:val="008711CB"/>
    <w:rsid w:val="008729DE"/>
    <w:rsid w:val="00872DF4"/>
    <w:rsid w:val="0087302C"/>
    <w:rsid w:val="008735B3"/>
    <w:rsid w:val="0087386B"/>
    <w:rsid w:val="0087447B"/>
    <w:rsid w:val="008748BE"/>
    <w:rsid w:val="00874C73"/>
    <w:rsid w:val="008765DA"/>
    <w:rsid w:val="00876F1C"/>
    <w:rsid w:val="008771C9"/>
    <w:rsid w:val="008810A4"/>
    <w:rsid w:val="00881181"/>
    <w:rsid w:val="0088304F"/>
    <w:rsid w:val="00883A30"/>
    <w:rsid w:val="00884207"/>
    <w:rsid w:val="008873EA"/>
    <w:rsid w:val="00887ACA"/>
    <w:rsid w:val="00890AB5"/>
    <w:rsid w:val="00890C29"/>
    <w:rsid w:val="00891412"/>
    <w:rsid w:val="00891BD4"/>
    <w:rsid w:val="00893875"/>
    <w:rsid w:val="00893C5C"/>
    <w:rsid w:val="00893FED"/>
    <w:rsid w:val="00894B08"/>
    <w:rsid w:val="00896E87"/>
    <w:rsid w:val="00897A28"/>
    <w:rsid w:val="00897F0C"/>
    <w:rsid w:val="008A0545"/>
    <w:rsid w:val="008A2610"/>
    <w:rsid w:val="008A6634"/>
    <w:rsid w:val="008A7038"/>
    <w:rsid w:val="008A78D5"/>
    <w:rsid w:val="008B11CE"/>
    <w:rsid w:val="008B4BB6"/>
    <w:rsid w:val="008B5C4D"/>
    <w:rsid w:val="008B5CCE"/>
    <w:rsid w:val="008B6DB6"/>
    <w:rsid w:val="008B71DC"/>
    <w:rsid w:val="008B7648"/>
    <w:rsid w:val="008B77A6"/>
    <w:rsid w:val="008C1357"/>
    <w:rsid w:val="008C17E6"/>
    <w:rsid w:val="008C2386"/>
    <w:rsid w:val="008C40ED"/>
    <w:rsid w:val="008C46DF"/>
    <w:rsid w:val="008C4C52"/>
    <w:rsid w:val="008C564D"/>
    <w:rsid w:val="008C5DBB"/>
    <w:rsid w:val="008C6431"/>
    <w:rsid w:val="008C6FCC"/>
    <w:rsid w:val="008D1A4D"/>
    <w:rsid w:val="008D20CC"/>
    <w:rsid w:val="008D270D"/>
    <w:rsid w:val="008D410F"/>
    <w:rsid w:val="008D5F38"/>
    <w:rsid w:val="008D65A3"/>
    <w:rsid w:val="008D6D72"/>
    <w:rsid w:val="008E0A83"/>
    <w:rsid w:val="008E13CA"/>
    <w:rsid w:val="008E2BBB"/>
    <w:rsid w:val="008E4154"/>
    <w:rsid w:val="008E4A5D"/>
    <w:rsid w:val="008F2402"/>
    <w:rsid w:val="008F2E4F"/>
    <w:rsid w:val="008F35B0"/>
    <w:rsid w:val="008F43A9"/>
    <w:rsid w:val="008F487A"/>
    <w:rsid w:val="008F5A96"/>
    <w:rsid w:val="008F66F2"/>
    <w:rsid w:val="008F7366"/>
    <w:rsid w:val="009004E8"/>
    <w:rsid w:val="00900839"/>
    <w:rsid w:val="00903E4D"/>
    <w:rsid w:val="00903E71"/>
    <w:rsid w:val="009042E5"/>
    <w:rsid w:val="009045EE"/>
    <w:rsid w:val="00906FF0"/>
    <w:rsid w:val="0090782E"/>
    <w:rsid w:val="0091046B"/>
    <w:rsid w:val="009104B7"/>
    <w:rsid w:val="00911786"/>
    <w:rsid w:val="009119AD"/>
    <w:rsid w:val="00912887"/>
    <w:rsid w:val="00912A2A"/>
    <w:rsid w:val="009130C9"/>
    <w:rsid w:val="009131CD"/>
    <w:rsid w:val="00914484"/>
    <w:rsid w:val="00915D0C"/>
    <w:rsid w:val="00916F30"/>
    <w:rsid w:val="00917A39"/>
    <w:rsid w:val="009215AC"/>
    <w:rsid w:val="009230D3"/>
    <w:rsid w:val="00923696"/>
    <w:rsid w:val="00925BB4"/>
    <w:rsid w:val="009270FA"/>
    <w:rsid w:val="009272CD"/>
    <w:rsid w:val="009307DC"/>
    <w:rsid w:val="009312C7"/>
    <w:rsid w:val="00932713"/>
    <w:rsid w:val="00935950"/>
    <w:rsid w:val="009374E1"/>
    <w:rsid w:val="00937D31"/>
    <w:rsid w:val="00940AAE"/>
    <w:rsid w:val="0094174E"/>
    <w:rsid w:val="009420F8"/>
    <w:rsid w:val="0094228B"/>
    <w:rsid w:val="009427C0"/>
    <w:rsid w:val="0094511C"/>
    <w:rsid w:val="009456AA"/>
    <w:rsid w:val="00945A55"/>
    <w:rsid w:val="009463FD"/>
    <w:rsid w:val="0094669D"/>
    <w:rsid w:val="0094702F"/>
    <w:rsid w:val="0095106B"/>
    <w:rsid w:val="0095237B"/>
    <w:rsid w:val="009534DF"/>
    <w:rsid w:val="0095684A"/>
    <w:rsid w:val="00956CB8"/>
    <w:rsid w:val="00957598"/>
    <w:rsid w:val="009577E1"/>
    <w:rsid w:val="00960040"/>
    <w:rsid w:val="0096034F"/>
    <w:rsid w:val="00960B86"/>
    <w:rsid w:val="00961E37"/>
    <w:rsid w:val="009626FE"/>
    <w:rsid w:val="00962F9F"/>
    <w:rsid w:val="009654F0"/>
    <w:rsid w:val="00966132"/>
    <w:rsid w:val="0096621D"/>
    <w:rsid w:val="00967329"/>
    <w:rsid w:val="00970B1C"/>
    <w:rsid w:val="00971C36"/>
    <w:rsid w:val="00971FA7"/>
    <w:rsid w:val="00972676"/>
    <w:rsid w:val="009726B2"/>
    <w:rsid w:val="00972CD8"/>
    <w:rsid w:val="00972E35"/>
    <w:rsid w:val="009732B5"/>
    <w:rsid w:val="00973B46"/>
    <w:rsid w:val="00975F40"/>
    <w:rsid w:val="009773B4"/>
    <w:rsid w:val="00982572"/>
    <w:rsid w:val="00983308"/>
    <w:rsid w:val="00984AA1"/>
    <w:rsid w:val="0098567B"/>
    <w:rsid w:val="009865B9"/>
    <w:rsid w:val="00987775"/>
    <w:rsid w:val="009904F9"/>
    <w:rsid w:val="0099054B"/>
    <w:rsid w:val="00993233"/>
    <w:rsid w:val="00994556"/>
    <w:rsid w:val="00994A33"/>
    <w:rsid w:val="009950CF"/>
    <w:rsid w:val="0099621F"/>
    <w:rsid w:val="00997E58"/>
    <w:rsid w:val="009A0116"/>
    <w:rsid w:val="009A03FB"/>
    <w:rsid w:val="009A07B5"/>
    <w:rsid w:val="009A27BA"/>
    <w:rsid w:val="009A27FF"/>
    <w:rsid w:val="009A3535"/>
    <w:rsid w:val="009A3841"/>
    <w:rsid w:val="009A3AF6"/>
    <w:rsid w:val="009A40B1"/>
    <w:rsid w:val="009A7C5F"/>
    <w:rsid w:val="009B2149"/>
    <w:rsid w:val="009B22C0"/>
    <w:rsid w:val="009B3CCB"/>
    <w:rsid w:val="009B4FB3"/>
    <w:rsid w:val="009B50BF"/>
    <w:rsid w:val="009B557B"/>
    <w:rsid w:val="009B5DCE"/>
    <w:rsid w:val="009B622F"/>
    <w:rsid w:val="009B6F45"/>
    <w:rsid w:val="009B7EC9"/>
    <w:rsid w:val="009C1622"/>
    <w:rsid w:val="009C165E"/>
    <w:rsid w:val="009C2EFB"/>
    <w:rsid w:val="009C33BD"/>
    <w:rsid w:val="009C51E5"/>
    <w:rsid w:val="009C6B20"/>
    <w:rsid w:val="009D2B8B"/>
    <w:rsid w:val="009D3018"/>
    <w:rsid w:val="009D3477"/>
    <w:rsid w:val="009D39F9"/>
    <w:rsid w:val="009D4D86"/>
    <w:rsid w:val="009D580D"/>
    <w:rsid w:val="009D6339"/>
    <w:rsid w:val="009E1EA2"/>
    <w:rsid w:val="009E24A2"/>
    <w:rsid w:val="009E4148"/>
    <w:rsid w:val="009E41D6"/>
    <w:rsid w:val="009E4F5A"/>
    <w:rsid w:val="009E7C5C"/>
    <w:rsid w:val="009F1F5C"/>
    <w:rsid w:val="009F2F6A"/>
    <w:rsid w:val="009F3D0C"/>
    <w:rsid w:val="009F4BAF"/>
    <w:rsid w:val="009F6E8D"/>
    <w:rsid w:val="00A00223"/>
    <w:rsid w:val="00A027BD"/>
    <w:rsid w:val="00A0311E"/>
    <w:rsid w:val="00A0409F"/>
    <w:rsid w:val="00A049F6"/>
    <w:rsid w:val="00A0506D"/>
    <w:rsid w:val="00A056CD"/>
    <w:rsid w:val="00A06ABF"/>
    <w:rsid w:val="00A1333E"/>
    <w:rsid w:val="00A1365D"/>
    <w:rsid w:val="00A14574"/>
    <w:rsid w:val="00A14A73"/>
    <w:rsid w:val="00A14B0C"/>
    <w:rsid w:val="00A16198"/>
    <w:rsid w:val="00A163D9"/>
    <w:rsid w:val="00A16DB7"/>
    <w:rsid w:val="00A20811"/>
    <w:rsid w:val="00A20C42"/>
    <w:rsid w:val="00A21132"/>
    <w:rsid w:val="00A21C8D"/>
    <w:rsid w:val="00A21E05"/>
    <w:rsid w:val="00A22173"/>
    <w:rsid w:val="00A22A23"/>
    <w:rsid w:val="00A2493F"/>
    <w:rsid w:val="00A252B1"/>
    <w:rsid w:val="00A265CC"/>
    <w:rsid w:val="00A271A2"/>
    <w:rsid w:val="00A27261"/>
    <w:rsid w:val="00A27485"/>
    <w:rsid w:val="00A3024A"/>
    <w:rsid w:val="00A305BD"/>
    <w:rsid w:val="00A31A03"/>
    <w:rsid w:val="00A3399F"/>
    <w:rsid w:val="00A34129"/>
    <w:rsid w:val="00A341F7"/>
    <w:rsid w:val="00A36FFE"/>
    <w:rsid w:val="00A374DB"/>
    <w:rsid w:val="00A40ACC"/>
    <w:rsid w:val="00A40F89"/>
    <w:rsid w:val="00A42158"/>
    <w:rsid w:val="00A42401"/>
    <w:rsid w:val="00A42EEA"/>
    <w:rsid w:val="00A42FC8"/>
    <w:rsid w:val="00A432AB"/>
    <w:rsid w:val="00A432CA"/>
    <w:rsid w:val="00A434CA"/>
    <w:rsid w:val="00A43BC7"/>
    <w:rsid w:val="00A441FD"/>
    <w:rsid w:val="00A456B2"/>
    <w:rsid w:val="00A46F64"/>
    <w:rsid w:val="00A47976"/>
    <w:rsid w:val="00A479D8"/>
    <w:rsid w:val="00A47A6A"/>
    <w:rsid w:val="00A47EE6"/>
    <w:rsid w:val="00A47F4A"/>
    <w:rsid w:val="00A52D92"/>
    <w:rsid w:val="00A52E08"/>
    <w:rsid w:val="00A53F50"/>
    <w:rsid w:val="00A54327"/>
    <w:rsid w:val="00A569C5"/>
    <w:rsid w:val="00A56C09"/>
    <w:rsid w:val="00A57A40"/>
    <w:rsid w:val="00A57CA1"/>
    <w:rsid w:val="00A6162E"/>
    <w:rsid w:val="00A63FCB"/>
    <w:rsid w:val="00A64108"/>
    <w:rsid w:val="00A64C26"/>
    <w:rsid w:val="00A64CA7"/>
    <w:rsid w:val="00A6545C"/>
    <w:rsid w:val="00A6559A"/>
    <w:rsid w:val="00A6585F"/>
    <w:rsid w:val="00A6669B"/>
    <w:rsid w:val="00A66851"/>
    <w:rsid w:val="00A67504"/>
    <w:rsid w:val="00A70D6F"/>
    <w:rsid w:val="00A74AC4"/>
    <w:rsid w:val="00A74D53"/>
    <w:rsid w:val="00A74D9E"/>
    <w:rsid w:val="00A7663F"/>
    <w:rsid w:val="00A77B61"/>
    <w:rsid w:val="00A80012"/>
    <w:rsid w:val="00A810F3"/>
    <w:rsid w:val="00A812EA"/>
    <w:rsid w:val="00A8203B"/>
    <w:rsid w:val="00A829B8"/>
    <w:rsid w:val="00A85C07"/>
    <w:rsid w:val="00A8687E"/>
    <w:rsid w:val="00A86B0A"/>
    <w:rsid w:val="00A87B1B"/>
    <w:rsid w:val="00A87CEA"/>
    <w:rsid w:val="00A906D4"/>
    <w:rsid w:val="00A9137E"/>
    <w:rsid w:val="00A913E4"/>
    <w:rsid w:val="00A91EB5"/>
    <w:rsid w:val="00A92425"/>
    <w:rsid w:val="00A92C7D"/>
    <w:rsid w:val="00A940BA"/>
    <w:rsid w:val="00A962BC"/>
    <w:rsid w:val="00A96CCA"/>
    <w:rsid w:val="00A97748"/>
    <w:rsid w:val="00AA2697"/>
    <w:rsid w:val="00AA389B"/>
    <w:rsid w:val="00AA4108"/>
    <w:rsid w:val="00AA5499"/>
    <w:rsid w:val="00AA7557"/>
    <w:rsid w:val="00AA7793"/>
    <w:rsid w:val="00AB0FA6"/>
    <w:rsid w:val="00AB1FA3"/>
    <w:rsid w:val="00AB4C14"/>
    <w:rsid w:val="00AB64BC"/>
    <w:rsid w:val="00AB77E9"/>
    <w:rsid w:val="00AC181C"/>
    <w:rsid w:val="00AC4C2B"/>
    <w:rsid w:val="00AC5AE5"/>
    <w:rsid w:val="00AD0118"/>
    <w:rsid w:val="00AD0A70"/>
    <w:rsid w:val="00AD1D67"/>
    <w:rsid w:val="00AD2888"/>
    <w:rsid w:val="00AD28FE"/>
    <w:rsid w:val="00AD39CB"/>
    <w:rsid w:val="00AD48A5"/>
    <w:rsid w:val="00AD4DCB"/>
    <w:rsid w:val="00AD678C"/>
    <w:rsid w:val="00AD6A6D"/>
    <w:rsid w:val="00AD7725"/>
    <w:rsid w:val="00AE0373"/>
    <w:rsid w:val="00AE0784"/>
    <w:rsid w:val="00AE09F2"/>
    <w:rsid w:val="00AE1C41"/>
    <w:rsid w:val="00AE1DD4"/>
    <w:rsid w:val="00AE37E5"/>
    <w:rsid w:val="00AE722F"/>
    <w:rsid w:val="00AE7C69"/>
    <w:rsid w:val="00AF0CB5"/>
    <w:rsid w:val="00AF0F36"/>
    <w:rsid w:val="00AF1FF8"/>
    <w:rsid w:val="00AF42D8"/>
    <w:rsid w:val="00AF4CA7"/>
    <w:rsid w:val="00AF4FB8"/>
    <w:rsid w:val="00AF51B6"/>
    <w:rsid w:val="00AF5789"/>
    <w:rsid w:val="00AF6CEC"/>
    <w:rsid w:val="00AF6F0C"/>
    <w:rsid w:val="00AF7F38"/>
    <w:rsid w:val="00B007D9"/>
    <w:rsid w:val="00B00EC5"/>
    <w:rsid w:val="00B0557E"/>
    <w:rsid w:val="00B0795E"/>
    <w:rsid w:val="00B10662"/>
    <w:rsid w:val="00B1116B"/>
    <w:rsid w:val="00B111DA"/>
    <w:rsid w:val="00B12698"/>
    <w:rsid w:val="00B13EB0"/>
    <w:rsid w:val="00B14CE8"/>
    <w:rsid w:val="00B153CB"/>
    <w:rsid w:val="00B15453"/>
    <w:rsid w:val="00B15513"/>
    <w:rsid w:val="00B15725"/>
    <w:rsid w:val="00B169F5"/>
    <w:rsid w:val="00B16BE3"/>
    <w:rsid w:val="00B21DCE"/>
    <w:rsid w:val="00B221F7"/>
    <w:rsid w:val="00B22C05"/>
    <w:rsid w:val="00B231C9"/>
    <w:rsid w:val="00B23D77"/>
    <w:rsid w:val="00B23D9C"/>
    <w:rsid w:val="00B25844"/>
    <w:rsid w:val="00B25A07"/>
    <w:rsid w:val="00B25A11"/>
    <w:rsid w:val="00B27245"/>
    <w:rsid w:val="00B30552"/>
    <w:rsid w:val="00B31220"/>
    <w:rsid w:val="00B31391"/>
    <w:rsid w:val="00B3199C"/>
    <w:rsid w:val="00B31B1E"/>
    <w:rsid w:val="00B33876"/>
    <w:rsid w:val="00B33CDC"/>
    <w:rsid w:val="00B35A99"/>
    <w:rsid w:val="00B35EDD"/>
    <w:rsid w:val="00B36DE8"/>
    <w:rsid w:val="00B37BCC"/>
    <w:rsid w:val="00B40793"/>
    <w:rsid w:val="00B4194E"/>
    <w:rsid w:val="00B45DB3"/>
    <w:rsid w:val="00B51EC7"/>
    <w:rsid w:val="00B5265C"/>
    <w:rsid w:val="00B52E85"/>
    <w:rsid w:val="00B53890"/>
    <w:rsid w:val="00B53F85"/>
    <w:rsid w:val="00B542A7"/>
    <w:rsid w:val="00B5488B"/>
    <w:rsid w:val="00B54B3B"/>
    <w:rsid w:val="00B56897"/>
    <w:rsid w:val="00B60FCB"/>
    <w:rsid w:val="00B61C9A"/>
    <w:rsid w:val="00B62F37"/>
    <w:rsid w:val="00B633A2"/>
    <w:rsid w:val="00B63A75"/>
    <w:rsid w:val="00B63DCC"/>
    <w:rsid w:val="00B70827"/>
    <w:rsid w:val="00B71291"/>
    <w:rsid w:val="00B71F2E"/>
    <w:rsid w:val="00B75481"/>
    <w:rsid w:val="00B774B7"/>
    <w:rsid w:val="00B77DB4"/>
    <w:rsid w:val="00B77FAD"/>
    <w:rsid w:val="00B81291"/>
    <w:rsid w:val="00B8245A"/>
    <w:rsid w:val="00B82EAA"/>
    <w:rsid w:val="00B82FC3"/>
    <w:rsid w:val="00B83954"/>
    <w:rsid w:val="00B83F09"/>
    <w:rsid w:val="00B84382"/>
    <w:rsid w:val="00B868B2"/>
    <w:rsid w:val="00B91148"/>
    <w:rsid w:val="00B9250C"/>
    <w:rsid w:val="00B92875"/>
    <w:rsid w:val="00B93917"/>
    <w:rsid w:val="00B93BDF"/>
    <w:rsid w:val="00B942A4"/>
    <w:rsid w:val="00B94C66"/>
    <w:rsid w:val="00B95218"/>
    <w:rsid w:val="00B95466"/>
    <w:rsid w:val="00B958D7"/>
    <w:rsid w:val="00B96424"/>
    <w:rsid w:val="00B96F10"/>
    <w:rsid w:val="00B97BD5"/>
    <w:rsid w:val="00BA0253"/>
    <w:rsid w:val="00BA04B2"/>
    <w:rsid w:val="00BA12E8"/>
    <w:rsid w:val="00BA1B16"/>
    <w:rsid w:val="00BA1D3E"/>
    <w:rsid w:val="00BA2202"/>
    <w:rsid w:val="00BA2A6F"/>
    <w:rsid w:val="00BA3275"/>
    <w:rsid w:val="00BA5192"/>
    <w:rsid w:val="00BA67FD"/>
    <w:rsid w:val="00BA79E9"/>
    <w:rsid w:val="00BB2854"/>
    <w:rsid w:val="00BB2FBE"/>
    <w:rsid w:val="00BB3E80"/>
    <w:rsid w:val="00BB3F54"/>
    <w:rsid w:val="00BB4640"/>
    <w:rsid w:val="00BB5986"/>
    <w:rsid w:val="00BB6354"/>
    <w:rsid w:val="00BB7006"/>
    <w:rsid w:val="00BC25AC"/>
    <w:rsid w:val="00BC2770"/>
    <w:rsid w:val="00BC2BAF"/>
    <w:rsid w:val="00BC2C72"/>
    <w:rsid w:val="00BC4555"/>
    <w:rsid w:val="00BC456A"/>
    <w:rsid w:val="00BC6951"/>
    <w:rsid w:val="00BC6D25"/>
    <w:rsid w:val="00BC6F5F"/>
    <w:rsid w:val="00BD05D9"/>
    <w:rsid w:val="00BD0C51"/>
    <w:rsid w:val="00BD1B98"/>
    <w:rsid w:val="00BD2884"/>
    <w:rsid w:val="00BD3E14"/>
    <w:rsid w:val="00BD4DF6"/>
    <w:rsid w:val="00BD673B"/>
    <w:rsid w:val="00BE02F8"/>
    <w:rsid w:val="00BE0B8A"/>
    <w:rsid w:val="00BE0C1B"/>
    <w:rsid w:val="00BE0DCB"/>
    <w:rsid w:val="00BE2061"/>
    <w:rsid w:val="00BE256D"/>
    <w:rsid w:val="00BE2800"/>
    <w:rsid w:val="00BE2C2E"/>
    <w:rsid w:val="00BE5395"/>
    <w:rsid w:val="00BE60D5"/>
    <w:rsid w:val="00BE70CC"/>
    <w:rsid w:val="00BE76FE"/>
    <w:rsid w:val="00BF087F"/>
    <w:rsid w:val="00BF1024"/>
    <w:rsid w:val="00BF14E2"/>
    <w:rsid w:val="00BF1E7F"/>
    <w:rsid w:val="00BF2116"/>
    <w:rsid w:val="00BF2D96"/>
    <w:rsid w:val="00BF6CF1"/>
    <w:rsid w:val="00BF70C1"/>
    <w:rsid w:val="00BF755A"/>
    <w:rsid w:val="00C00CA9"/>
    <w:rsid w:val="00C00CE0"/>
    <w:rsid w:val="00C00EFF"/>
    <w:rsid w:val="00C01B0D"/>
    <w:rsid w:val="00C02FD6"/>
    <w:rsid w:val="00C03591"/>
    <w:rsid w:val="00C04EEF"/>
    <w:rsid w:val="00C05FEC"/>
    <w:rsid w:val="00C1007C"/>
    <w:rsid w:val="00C10D03"/>
    <w:rsid w:val="00C1192F"/>
    <w:rsid w:val="00C123D5"/>
    <w:rsid w:val="00C1317E"/>
    <w:rsid w:val="00C1531A"/>
    <w:rsid w:val="00C159F1"/>
    <w:rsid w:val="00C160A6"/>
    <w:rsid w:val="00C17537"/>
    <w:rsid w:val="00C17E29"/>
    <w:rsid w:val="00C17E38"/>
    <w:rsid w:val="00C22A21"/>
    <w:rsid w:val="00C2334E"/>
    <w:rsid w:val="00C24843"/>
    <w:rsid w:val="00C267E1"/>
    <w:rsid w:val="00C26EEE"/>
    <w:rsid w:val="00C275E0"/>
    <w:rsid w:val="00C278F5"/>
    <w:rsid w:val="00C31CF5"/>
    <w:rsid w:val="00C31FD1"/>
    <w:rsid w:val="00C3293A"/>
    <w:rsid w:val="00C32C25"/>
    <w:rsid w:val="00C33025"/>
    <w:rsid w:val="00C33A54"/>
    <w:rsid w:val="00C3475E"/>
    <w:rsid w:val="00C351A2"/>
    <w:rsid w:val="00C35A96"/>
    <w:rsid w:val="00C364F6"/>
    <w:rsid w:val="00C3690F"/>
    <w:rsid w:val="00C371DF"/>
    <w:rsid w:val="00C413B2"/>
    <w:rsid w:val="00C41DE0"/>
    <w:rsid w:val="00C43CD5"/>
    <w:rsid w:val="00C444DF"/>
    <w:rsid w:val="00C46178"/>
    <w:rsid w:val="00C52430"/>
    <w:rsid w:val="00C53BE5"/>
    <w:rsid w:val="00C54625"/>
    <w:rsid w:val="00C54B69"/>
    <w:rsid w:val="00C55D1B"/>
    <w:rsid w:val="00C60A11"/>
    <w:rsid w:val="00C61B37"/>
    <w:rsid w:val="00C61C03"/>
    <w:rsid w:val="00C62C04"/>
    <w:rsid w:val="00C62C88"/>
    <w:rsid w:val="00C63999"/>
    <w:rsid w:val="00C65072"/>
    <w:rsid w:val="00C66681"/>
    <w:rsid w:val="00C706ED"/>
    <w:rsid w:val="00C7071C"/>
    <w:rsid w:val="00C70946"/>
    <w:rsid w:val="00C70DC7"/>
    <w:rsid w:val="00C70FB1"/>
    <w:rsid w:val="00C721BF"/>
    <w:rsid w:val="00C73A59"/>
    <w:rsid w:val="00C7439A"/>
    <w:rsid w:val="00C74DFD"/>
    <w:rsid w:val="00C76029"/>
    <w:rsid w:val="00C76CBE"/>
    <w:rsid w:val="00C76D91"/>
    <w:rsid w:val="00C77D18"/>
    <w:rsid w:val="00C81C0F"/>
    <w:rsid w:val="00C87A03"/>
    <w:rsid w:val="00C87F55"/>
    <w:rsid w:val="00C907B0"/>
    <w:rsid w:val="00C91CCC"/>
    <w:rsid w:val="00C9359F"/>
    <w:rsid w:val="00C939D1"/>
    <w:rsid w:val="00C93E26"/>
    <w:rsid w:val="00C9637F"/>
    <w:rsid w:val="00CA095E"/>
    <w:rsid w:val="00CA118F"/>
    <w:rsid w:val="00CA1EEC"/>
    <w:rsid w:val="00CA22B1"/>
    <w:rsid w:val="00CA4764"/>
    <w:rsid w:val="00CA5EA0"/>
    <w:rsid w:val="00CA68E9"/>
    <w:rsid w:val="00CA6B6F"/>
    <w:rsid w:val="00CA7F39"/>
    <w:rsid w:val="00CB030E"/>
    <w:rsid w:val="00CB05BE"/>
    <w:rsid w:val="00CB09A9"/>
    <w:rsid w:val="00CB1937"/>
    <w:rsid w:val="00CB294F"/>
    <w:rsid w:val="00CB3A04"/>
    <w:rsid w:val="00CB51D1"/>
    <w:rsid w:val="00CB609E"/>
    <w:rsid w:val="00CB6935"/>
    <w:rsid w:val="00CB71FF"/>
    <w:rsid w:val="00CB73D6"/>
    <w:rsid w:val="00CB73FB"/>
    <w:rsid w:val="00CB7FD8"/>
    <w:rsid w:val="00CC0E45"/>
    <w:rsid w:val="00CC0ED5"/>
    <w:rsid w:val="00CC10B0"/>
    <w:rsid w:val="00CC11A4"/>
    <w:rsid w:val="00CC33C5"/>
    <w:rsid w:val="00CC3542"/>
    <w:rsid w:val="00CC5C56"/>
    <w:rsid w:val="00CC60F8"/>
    <w:rsid w:val="00CC6299"/>
    <w:rsid w:val="00CC742A"/>
    <w:rsid w:val="00CD0709"/>
    <w:rsid w:val="00CD0B07"/>
    <w:rsid w:val="00CD1B31"/>
    <w:rsid w:val="00CD3804"/>
    <w:rsid w:val="00CD3DB3"/>
    <w:rsid w:val="00CD3E76"/>
    <w:rsid w:val="00CD3FB5"/>
    <w:rsid w:val="00CD56B4"/>
    <w:rsid w:val="00CD6B1A"/>
    <w:rsid w:val="00CD6F70"/>
    <w:rsid w:val="00CE1084"/>
    <w:rsid w:val="00CE20A2"/>
    <w:rsid w:val="00CE22C8"/>
    <w:rsid w:val="00CE3CE1"/>
    <w:rsid w:val="00CE3E68"/>
    <w:rsid w:val="00CE4527"/>
    <w:rsid w:val="00CE5187"/>
    <w:rsid w:val="00CE5723"/>
    <w:rsid w:val="00CE7627"/>
    <w:rsid w:val="00CE76AB"/>
    <w:rsid w:val="00CF1B46"/>
    <w:rsid w:val="00CF1FDF"/>
    <w:rsid w:val="00CF2663"/>
    <w:rsid w:val="00CF5729"/>
    <w:rsid w:val="00CF59BF"/>
    <w:rsid w:val="00CF64F4"/>
    <w:rsid w:val="00CF74D6"/>
    <w:rsid w:val="00D00797"/>
    <w:rsid w:val="00D007AE"/>
    <w:rsid w:val="00D00DB8"/>
    <w:rsid w:val="00D031B0"/>
    <w:rsid w:val="00D04232"/>
    <w:rsid w:val="00D055D4"/>
    <w:rsid w:val="00D06A0F"/>
    <w:rsid w:val="00D07C0A"/>
    <w:rsid w:val="00D102FB"/>
    <w:rsid w:val="00D10376"/>
    <w:rsid w:val="00D11684"/>
    <w:rsid w:val="00D12C16"/>
    <w:rsid w:val="00D13435"/>
    <w:rsid w:val="00D137D9"/>
    <w:rsid w:val="00D13C9B"/>
    <w:rsid w:val="00D143CD"/>
    <w:rsid w:val="00D148B7"/>
    <w:rsid w:val="00D14E7A"/>
    <w:rsid w:val="00D15E4C"/>
    <w:rsid w:val="00D16A0A"/>
    <w:rsid w:val="00D219AD"/>
    <w:rsid w:val="00D223CE"/>
    <w:rsid w:val="00D22944"/>
    <w:rsid w:val="00D237BC"/>
    <w:rsid w:val="00D23EC8"/>
    <w:rsid w:val="00D24168"/>
    <w:rsid w:val="00D2557D"/>
    <w:rsid w:val="00D30293"/>
    <w:rsid w:val="00D30E05"/>
    <w:rsid w:val="00D3194A"/>
    <w:rsid w:val="00D32572"/>
    <w:rsid w:val="00D32F74"/>
    <w:rsid w:val="00D34BDC"/>
    <w:rsid w:val="00D3522A"/>
    <w:rsid w:val="00D35B82"/>
    <w:rsid w:val="00D4007E"/>
    <w:rsid w:val="00D40177"/>
    <w:rsid w:val="00D4045B"/>
    <w:rsid w:val="00D40F2E"/>
    <w:rsid w:val="00D41B43"/>
    <w:rsid w:val="00D41C4B"/>
    <w:rsid w:val="00D42109"/>
    <w:rsid w:val="00D425B2"/>
    <w:rsid w:val="00D45C05"/>
    <w:rsid w:val="00D45FC7"/>
    <w:rsid w:val="00D4673B"/>
    <w:rsid w:val="00D50425"/>
    <w:rsid w:val="00D50811"/>
    <w:rsid w:val="00D51D87"/>
    <w:rsid w:val="00D52E40"/>
    <w:rsid w:val="00D5445A"/>
    <w:rsid w:val="00D54D4D"/>
    <w:rsid w:val="00D55528"/>
    <w:rsid w:val="00D56A43"/>
    <w:rsid w:val="00D6030A"/>
    <w:rsid w:val="00D61009"/>
    <w:rsid w:val="00D61947"/>
    <w:rsid w:val="00D61DCC"/>
    <w:rsid w:val="00D61E7E"/>
    <w:rsid w:val="00D6292C"/>
    <w:rsid w:val="00D6380C"/>
    <w:rsid w:val="00D66F6C"/>
    <w:rsid w:val="00D67132"/>
    <w:rsid w:val="00D67CAE"/>
    <w:rsid w:val="00D67DCC"/>
    <w:rsid w:val="00D71166"/>
    <w:rsid w:val="00D7157F"/>
    <w:rsid w:val="00D716FB"/>
    <w:rsid w:val="00D723A7"/>
    <w:rsid w:val="00D734FA"/>
    <w:rsid w:val="00D74ECB"/>
    <w:rsid w:val="00D75029"/>
    <w:rsid w:val="00D75767"/>
    <w:rsid w:val="00D75AB4"/>
    <w:rsid w:val="00D75E4A"/>
    <w:rsid w:val="00D77484"/>
    <w:rsid w:val="00D778EA"/>
    <w:rsid w:val="00D800EF"/>
    <w:rsid w:val="00D83C7B"/>
    <w:rsid w:val="00D8669B"/>
    <w:rsid w:val="00D86C9C"/>
    <w:rsid w:val="00D8771E"/>
    <w:rsid w:val="00D87953"/>
    <w:rsid w:val="00D906B9"/>
    <w:rsid w:val="00D9081C"/>
    <w:rsid w:val="00D91129"/>
    <w:rsid w:val="00D91391"/>
    <w:rsid w:val="00D946CF"/>
    <w:rsid w:val="00D955EA"/>
    <w:rsid w:val="00D95E01"/>
    <w:rsid w:val="00D96A43"/>
    <w:rsid w:val="00D96AA1"/>
    <w:rsid w:val="00D9706B"/>
    <w:rsid w:val="00D9731D"/>
    <w:rsid w:val="00DA07DF"/>
    <w:rsid w:val="00DA18AF"/>
    <w:rsid w:val="00DA20CC"/>
    <w:rsid w:val="00DA2C25"/>
    <w:rsid w:val="00DA3E5E"/>
    <w:rsid w:val="00DA5004"/>
    <w:rsid w:val="00DA55F6"/>
    <w:rsid w:val="00DA586B"/>
    <w:rsid w:val="00DA7D0D"/>
    <w:rsid w:val="00DB047A"/>
    <w:rsid w:val="00DB0CF8"/>
    <w:rsid w:val="00DB6906"/>
    <w:rsid w:val="00DC16F0"/>
    <w:rsid w:val="00DC1DCB"/>
    <w:rsid w:val="00DC31CD"/>
    <w:rsid w:val="00DC4959"/>
    <w:rsid w:val="00DC4DF5"/>
    <w:rsid w:val="00DC57CB"/>
    <w:rsid w:val="00DC59B1"/>
    <w:rsid w:val="00DC5C0B"/>
    <w:rsid w:val="00DC5F7F"/>
    <w:rsid w:val="00DC6DD1"/>
    <w:rsid w:val="00DC7BEA"/>
    <w:rsid w:val="00DD0D4C"/>
    <w:rsid w:val="00DD2D84"/>
    <w:rsid w:val="00DD3D10"/>
    <w:rsid w:val="00DD3E65"/>
    <w:rsid w:val="00DD4676"/>
    <w:rsid w:val="00DD6793"/>
    <w:rsid w:val="00DD6C7D"/>
    <w:rsid w:val="00DE1D7C"/>
    <w:rsid w:val="00DE2CB1"/>
    <w:rsid w:val="00DE5244"/>
    <w:rsid w:val="00DE54B5"/>
    <w:rsid w:val="00DE7522"/>
    <w:rsid w:val="00DE79B5"/>
    <w:rsid w:val="00DF15AE"/>
    <w:rsid w:val="00DF27E6"/>
    <w:rsid w:val="00DF3962"/>
    <w:rsid w:val="00DF3DF1"/>
    <w:rsid w:val="00DF3E6A"/>
    <w:rsid w:val="00DF508E"/>
    <w:rsid w:val="00DF54C3"/>
    <w:rsid w:val="00DF6602"/>
    <w:rsid w:val="00DF6FC7"/>
    <w:rsid w:val="00DF7B57"/>
    <w:rsid w:val="00E00BAB"/>
    <w:rsid w:val="00E03E14"/>
    <w:rsid w:val="00E040C1"/>
    <w:rsid w:val="00E044AE"/>
    <w:rsid w:val="00E04E11"/>
    <w:rsid w:val="00E05F28"/>
    <w:rsid w:val="00E0782D"/>
    <w:rsid w:val="00E116D7"/>
    <w:rsid w:val="00E13260"/>
    <w:rsid w:val="00E13677"/>
    <w:rsid w:val="00E142BC"/>
    <w:rsid w:val="00E14929"/>
    <w:rsid w:val="00E14940"/>
    <w:rsid w:val="00E15005"/>
    <w:rsid w:val="00E156F5"/>
    <w:rsid w:val="00E1603A"/>
    <w:rsid w:val="00E1612D"/>
    <w:rsid w:val="00E16E2F"/>
    <w:rsid w:val="00E21788"/>
    <w:rsid w:val="00E2293E"/>
    <w:rsid w:val="00E22BE6"/>
    <w:rsid w:val="00E23374"/>
    <w:rsid w:val="00E238B5"/>
    <w:rsid w:val="00E23BFE"/>
    <w:rsid w:val="00E2497B"/>
    <w:rsid w:val="00E26163"/>
    <w:rsid w:val="00E300C3"/>
    <w:rsid w:val="00E30B89"/>
    <w:rsid w:val="00E320CF"/>
    <w:rsid w:val="00E33197"/>
    <w:rsid w:val="00E33616"/>
    <w:rsid w:val="00E33711"/>
    <w:rsid w:val="00E344D0"/>
    <w:rsid w:val="00E3722E"/>
    <w:rsid w:val="00E37465"/>
    <w:rsid w:val="00E3793C"/>
    <w:rsid w:val="00E42760"/>
    <w:rsid w:val="00E43411"/>
    <w:rsid w:val="00E46C09"/>
    <w:rsid w:val="00E470AA"/>
    <w:rsid w:val="00E507B3"/>
    <w:rsid w:val="00E50DAB"/>
    <w:rsid w:val="00E50F7D"/>
    <w:rsid w:val="00E53B66"/>
    <w:rsid w:val="00E53FB6"/>
    <w:rsid w:val="00E5412F"/>
    <w:rsid w:val="00E54595"/>
    <w:rsid w:val="00E54906"/>
    <w:rsid w:val="00E54BAB"/>
    <w:rsid w:val="00E54E00"/>
    <w:rsid w:val="00E54F74"/>
    <w:rsid w:val="00E5607A"/>
    <w:rsid w:val="00E56479"/>
    <w:rsid w:val="00E62F15"/>
    <w:rsid w:val="00E63591"/>
    <w:rsid w:val="00E63AF0"/>
    <w:rsid w:val="00E63FC9"/>
    <w:rsid w:val="00E64238"/>
    <w:rsid w:val="00E65540"/>
    <w:rsid w:val="00E66235"/>
    <w:rsid w:val="00E6781B"/>
    <w:rsid w:val="00E67A7F"/>
    <w:rsid w:val="00E70ADD"/>
    <w:rsid w:val="00E72236"/>
    <w:rsid w:val="00E743F0"/>
    <w:rsid w:val="00E74C25"/>
    <w:rsid w:val="00E74CC0"/>
    <w:rsid w:val="00E74EF0"/>
    <w:rsid w:val="00E755A0"/>
    <w:rsid w:val="00E77514"/>
    <w:rsid w:val="00E77A09"/>
    <w:rsid w:val="00E8037A"/>
    <w:rsid w:val="00E813E2"/>
    <w:rsid w:val="00E81866"/>
    <w:rsid w:val="00E81910"/>
    <w:rsid w:val="00E8206A"/>
    <w:rsid w:val="00E82157"/>
    <w:rsid w:val="00E83A95"/>
    <w:rsid w:val="00E85D56"/>
    <w:rsid w:val="00E86AC2"/>
    <w:rsid w:val="00E86CBE"/>
    <w:rsid w:val="00E86F56"/>
    <w:rsid w:val="00E90103"/>
    <w:rsid w:val="00E90976"/>
    <w:rsid w:val="00E91CDA"/>
    <w:rsid w:val="00E9263B"/>
    <w:rsid w:val="00E93779"/>
    <w:rsid w:val="00E93863"/>
    <w:rsid w:val="00E93C1A"/>
    <w:rsid w:val="00E950FB"/>
    <w:rsid w:val="00E97713"/>
    <w:rsid w:val="00EA188E"/>
    <w:rsid w:val="00EA26C7"/>
    <w:rsid w:val="00EA4335"/>
    <w:rsid w:val="00EA6064"/>
    <w:rsid w:val="00EB2B8E"/>
    <w:rsid w:val="00EB39D2"/>
    <w:rsid w:val="00EB3BD3"/>
    <w:rsid w:val="00EB452C"/>
    <w:rsid w:val="00EB47FD"/>
    <w:rsid w:val="00EB482F"/>
    <w:rsid w:val="00EB5883"/>
    <w:rsid w:val="00EB6F65"/>
    <w:rsid w:val="00EC1388"/>
    <w:rsid w:val="00EC34A1"/>
    <w:rsid w:val="00EC4EEB"/>
    <w:rsid w:val="00EC505A"/>
    <w:rsid w:val="00EC5903"/>
    <w:rsid w:val="00EC5F09"/>
    <w:rsid w:val="00EC76F0"/>
    <w:rsid w:val="00ED054B"/>
    <w:rsid w:val="00ED0D8C"/>
    <w:rsid w:val="00ED27EB"/>
    <w:rsid w:val="00ED4A07"/>
    <w:rsid w:val="00ED5167"/>
    <w:rsid w:val="00ED577C"/>
    <w:rsid w:val="00ED6125"/>
    <w:rsid w:val="00ED6945"/>
    <w:rsid w:val="00ED6B0B"/>
    <w:rsid w:val="00ED6B62"/>
    <w:rsid w:val="00EE0355"/>
    <w:rsid w:val="00EE2643"/>
    <w:rsid w:val="00EE26C7"/>
    <w:rsid w:val="00EE41D9"/>
    <w:rsid w:val="00EE48B1"/>
    <w:rsid w:val="00EE4C86"/>
    <w:rsid w:val="00EE5AFE"/>
    <w:rsid w:val="00EE5D1E"/>
    <w:rsid w:val="00EE613E"/>
    <w:rsid w:val="00EE62B9"/>
    <w:rsid w:val="00EE7682"/>
    <w:rsid w:val="00EF161E"/>
    <w:rsid w:val="00EF1DBF"/>
    <w:rsid w:val="00EF1F28"/>
    <w:rsid w:val="00EF2C84"/>
    <w:rsid w:val="00EF50F2"/>
    <w:rsid w:val="00EF6A79"/>
    <w:rsid w:val="00F0036A"/>
    <w:rsid w:val="00F004BB"/>
    <w:rsid w:val="00F004BE"/>
    <w:rsid w:val="00F01A58"/>
    <w:rsid w:val="00F02D9F"/>
    <w:rsid w:val="00F03CB9"/>
    <w:rsid w:val="00F04415"/>
    <w:rsid w:val="00F062C4"/>
    <w:rsid w:val="00F06393"/>
    <w:rsid w:val="00F06E52"/>
    <w:rsid w:val="00F06F71"/>
    <w:rsid w:val="00F10903"/>
    <w:rsid w:val="00F112D1"/>
    <w:rsid w:val="00F12D49"/>
    <w:rsid w:val="00F13362"/>
    <w:rsid w:val="00F1361D"/>
    <w:rsid w:val="00F141DC"/>
    <w:rsid w:val="00F151B0"/>
    <w:rsid w:val="00F151B1"/>
    <w:rsid w:val="00F160BC"/>
    <w:rsid w:val="00F161EC"/>
    <w:rsid w:val="00F201E7"/>
    <w:rsid w:val="00F2125D"/>
    <w:rsid w:val="00F2147C"/>
    <w:rsid w:val="00F21BE8"/>
    <w:rsid w:val="00F21EDD"/>
    <w:rsid w:val="00F2454E"/>
    <w:rsid w:val="00F25262"/>
    <w:rsid w:val="00F26A2D"/>
    <w:rsid w:val="00F26A4E"/>
    <w:rsid w:val="00F271F7"/>
    <w:rsid w:val="00F27D94"/>
    <w:rsid w:val="00F320E1"/>
    <w:rsid w:val="00F325F2"/>
    <w:rsid w:val="00F33E4D"/>
    <w:rsid w:val="00F34DAA"/>
    <w:rsid w:val="00F35061"/>
    <w:rsid w:val="00F35A50"/>
    <w:rsid w:val="00F35B6E"/>
    <w:rsid w:val="00F36862"/>
    <w:rsid w:val="00F37238"/>
    <w:rsid w:val="00F37438"/>
    <w:rsid w:val="00F40256"/>
    <w:rsid w:val="00F40676"/>
    <w:rsid w:val="00F407A3"/>
    <w:rsid w:val="00F411AB"/>
    <w:rsid w:val="00F4168C"/>
    <w:rsid w:val="00F42652"/>
    <w:rsid w:val="00F434BC"/>
    <w:rsid w:val="00F43BBF"/>
    <w:rsid w:val="00F44AA7"/>
    <w:rsid w:val="00F44C84"/>
    <w:rsid w:val="00F44D8A"/>
    <w:rsid w:val="00F459A1"/>
    <w:rsid w:val="00F46167"/>
    <w:rsid w:val="00F46203"/>
    <w:rsid w:val="00F468EF"/>
    <w:rsid w:val="00F50FA5"/>
    <w:rsid w:val="00F540E7"/>
    <w:rsid w:val="00F542D8"/>
    <w:rsid w:val="00F54790"/>
    <w:rsid w:val="00F55B1A"/>
    <w:rsid w:val="00F5702D"/>
    <w:rsid w:val="00F57BBF"/>
    <w:rsid w:val="00F57DF8"/>
    <w:rsid w:val="00F60B6C"/>
    <w:rsid w:val="00F60E6B"/>
    <w:rsid w:val="00F60F8D"/>
    <w:rsid w:val="00F619FA"/>
    <w:rsid w:val="00F62595"/>
    <w:rsid w:val="00F630CB"/>
    <w:rsid w:val="00F65E22"/>
    <w:rsid w:val="00F66B0F"/>
    <w:rsid w:val="00F6756D"/>
    <w:rsid w:val="00F71071"/>
    <w:rsid w:val="00F71E8C"/>
    <w:rsid w:val="00F7217B"/>
    <w:rsid w:val="00F726DA"/>
    <w:rsid w:val="00F755C3"/>
    <w:rsid w:val="00F75A0A"/>
    <w:rsid w:val="00F75EAF"/>
    <w:rsid w:val="00F7629C"/>
    <w:rsid w:val="00F8069D"/>
    <w:rsid w:val="00F80ECD"/>
    <w:rsid w:val="00F81FDA"/>
    <w:rsid w:val="00F821D2"/>
    <w:rsid w:val="00F821E2"/>
    <w:rsid w:val="00F82745"/>
    <w:rsid w:val="00F84918"/>
    <w:rsid w:val="00F84BEC"/>
    <w:rsid w:val="00F870AC"/>
    <w:rsid w:val="00F874A3"/>
    <w:rsid w:val="00F87B7A"/>
    <w:rsid w:val="00F87C60"/>
    <w:rsid w:val="00F92CBC"/>
    <w:rsid w:val="00F9314F"/>
    <w:rsid w:val="00F93525"/>
    <w:rsid w:val="00F953C3"/>
    <w:rsid w:val="00F96878"/>
    <w:rsid w:val="00FA0819"/>
    <w:rsid w:val="00FA0CB7"/>
    <w:rsid w:val="00FA17B8"/>
    <w:rsid w:val="00FA189C"/>
    <w:rsid w:val="00FA24E9"/>
    <w:rsid w:val="00FA2BBB"/>
    <w:rsid w:val="00FA319F"/>
    <w:rsid w:val="00FA4E07"/>
    <w:rsid w:val="00FA512A"/>
    <w:rsid w:val="00FA5455"/>
    <w:rsid w:val="00FA5DC4"/>
    <w:rsid w:val="00FA7416"/>
    <w:rsid w:val="00FB0B16"/>
    <w:rsid w:val="00FB10C0"/>
    <w:rsid w:val="00FB1112"/>
    <w:rsid w:val="00FB14DF"/>
    <w:rsid w:val="00FB1F63"/>
    <w:rsid w:val="00FB4257"/>
    <w:rsid w:val="00FB4863"/>
    <w:rsid w:val="00FB49BC"/>
    <w:rsid w:val="00FB4B82"/>
    <w:rsid w:val="00FB4D20"/>
    <w:rsid w:val="00FB4EBE"/>
    <w:rsid w:val="00FB5018"/>
    <w:rsid w:val="00FB5216"/>
    <w:rsid w:val="00FB547E"/>
    <w:rsid w:val="00FB5B64"/>
    <w:rsid w:val="00FB5C9F"/>
    <w:rsid w:val="00FB5F54"/>
    <w:rsid w:val="00FB6AB1"/>
    <w:rsid w:val="00FB7946"/>
    <w:rsid w:val="00FC0F69"/>
    <w:rsid w:val="00FC1427"/>
    <w:rsid w:val="00FC18ED"/>
    <w:rsid w:val="00FC1F99"/>
    <w:rsid w:val="00FC496C"/>
    <w:rsid w:val="00FC53EF"/>
    <w:rsid w:val="00FC64E6"/>
    <w:rsid w:val="00FC67FF"/>
    <w:rsid w:val="00FC6CA3"/>
    <w:rsid w:val="00FC7A2C"/>
    <w:rsid w:val="00FC7A7C"/>
    <w:rsid w:val="00FD0C49"/>
    <w:rsid w:val="00FD1F3E"/>
    <w:rsid w:val="00FD381D"/>
    <w:rsid w:val="00FD536E"/>
    <w:rsid w:val="00FD58AC"/>
    <w:rsid w:val="00FD58F9"/>
    <w:rsid w:val="00FD590B"/>
    <w:rsid w:val="00FD5A5A"/>
    <w:rsid w:val="00FD6C0D"/>
    <w:rsid w:val="00FE07AD"/>
    <w:rsid w:val="00FE0B4D"/>
    <w:rsid w:val="00FE13D7"/>
    <w:rsid w:val="00FE1D2A"/>
    <w:rsid w:val="00FE2689"/>
    <w:rsid w:val="00FE3535"/>
    <w:rsid w:val="00FE3E76"/>
    <w:rsid w:val="00FE3F56"/>
    <w:rsid w:val="00FE4724"/>
    <w:rsid w:val="00FE54A7"/>
    <w:rsid w:val="00FE58F0"/>
    <w:rsid w:val="00FE5945"/>
    <w:rsid w:val="00FE6759"/>
    <w:rsid w:val="00FE7301"/>
    <w:rsid w:val="00FE74E7"/>
    <w:rsid w:val="00FE7643"/>
    <w:rsid w:val="00FE7E64"/>
    <w:rsid w:val="00FF0E2C"/>
    <w:rsid w:val="00FF1FE3"/>
    <w:rsid w:val="00FF5994"/>
    <w:rsid w:val="00FF69A2"/>
    <w:rsid w:val="00FF7099"/>
    <w:rsid w:val="00FF7160"/>
    <w:rsid w:val="00FF7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0B74450"/>
  <w15:docId w15:val="{67281644-218A-4B26-A4BA-63CCD505E4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91287"/>
    <w:rPr>
      <w:rFonts w:ascii="Arial" w:hAnsi="Arial"/>
      <w:sz w:val="24"/>
      <w:lang w:val="es-ES" w:eastAsia="es-ES"/>
    </w:rPr>
  </w:style>
  <w:style w:type="paragraph" w:styleId="Ttulo1">
    <w:name w:val="heading 1"/>
    <w:basedOn w:val="Normal"/>
    <w:next w:val="Normal"/>
    <w:qFormat/>
    <w:rsid w:val="003E5CB3"/>
    <w:pPr>
      <w:keepNext/>
      <w:outlineLvl w:val="0"/>
    </w:pPr>
    <w:rPr>
      <w:b/>
      <w:lang w:val="es-MX"/>
    </w:rPr>
  </w:style>
  <w:style w:type="paragraph" w:styleId="Ttulo2">
    <w:name w:val="heading 2"/>
    <w:basedOn w:val="Normal"/>
    <w:next w:val="Normal"/>
    <w:qFormat/>
    <w:rsid w:val="003E5CB3"/>
    <w:pPr>
      <w:keepNext/>
      <w:jc w:val="center"/>
      <w:outlineLvl w:val="1"/>
    </w:pPr>
    <w:rPr>
      <w:b/>
      <w:snapToGrid w:val="0"/>
      <w:color w:val="000000"/>
      <w:sz w:val="16"/>
    </w:rPr>
  </w:style>
  <w:style w:type="paragraph" w:styleId="Ttulo3">
    <w:name w:val="heading 3"/>
    <w:basedOn w:val="Normal"/>
    <w:next w:val="Normal"/>
    <w:qFormat/>
    <w:rsid w:val="003E5CB3"/>
    <w:pPr>
      <w:keepNext/>
      <w:jc w:val="center"/>
      <w:outlineLvl w:val="2"/>
    </w:pPr>
    <w:rPr>
      <w:b/>
      <w:snapToGrid w:val="0"/>
      <w:color w:val="000000"/>
      <w:sz w:val="10"/>
    </w:rPr>
  </w:style>
  <w:style w:type="paragraph" w:styleId="Ttulo4">
    <w:name w:val="heading 4"/>
    <w:basedOn w:val="Normal"/>
    <w:next w:val="Normal"/>
    <w:qFormat/>
    <w:rsid w:val="003E5CB3"/>
    <w:pPr>
      <w:keepNext/>
      <w:jc w:val="center"/>
      <w:outlineLvl w:val="3"/>
    </w:pPr>
    <w:rPr>
      <w:b/>
      <w:snapToGrid w:val="0"/>
      <w:color w:val="000000"/>
      <w:sz w:val="18"/>
    </w:rPr>
  </w:style>
  <w:style w:type="paragraph" w:styleId="Ttulo5">
    <w:name w:val="heading 5"/>
    <w:basedOn w:val="Normal"/>
    <w:next w:val="Normal"/>
    <w:qFormat/>
    <w:rsid w:val="003E5CB3"/>
    <w:pPr>
      <w:keepNext/>
      <w:outlineLvl w:val="4"/>
    </w:pPr>
    <w:rPr>
      <w:b/>
      <w:snapToGrid w:val="0"/>
      <w:color w:val="000000"/>
      <w:sz w:val="16"/>
    </w:rPr>
  </w:style>
  <w:style w:type="paragraph" w:styleId="Ttulo6">
    <w:name w:val="heading 6"/>
    <w:basedOn w:val="Normal"/>
    <w:next w:val="Normal"/>
    <w:qFormat/>
    <w:rsid w:val="003E5CB3"/>
    <w:pPr>
      <w:keepNext/>
      <w:jc w:val="center"/>
      <w:outlineLvl w:val="5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rsid w:val="003E5CB3"/>
    <w:pPr>
      <w:jc w:val="both"/>
    </w:pPr>
    <w:rPr>
      <w:lang w:val="es-MX"/>
    </w:rPr>
  </w:style>
  <w:style w:type="paragraph" w:styleId="Encabezado">
    <w:name w:val="header"/>
    <w:basedOn w:val="Normal"/>
    <w:link w:val="EncabezadoCar"/>
    <w:uiPriority w:val="99"/>
    <w:rsid w:val="003E5CB3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3E5CB3"/>
    <w:pPr>
      <w:tabs>
        <w:tab w:val="center" w:pos="4252"/>
        <w:tab w:val="right" w:pos="8504"/>
      </w:tabs>
    </w:pPr>
  </w:style>
  <w:style w:type="character" w:styleId="Hipervnculo">
    <w:name w:val="Hyperlink"/>
    <w:rsid w:val="003E5CB3"/>
    <w:rPr>
      <w:color w:val="0000FF"/>
      <w:u w:val="single"/>
    </w:rPr>
  </w:style>
  <w:style w:type="character" w:styleId="Nmerodepgina">
    <w:name w:val="page number"/>
    <w:basedOn w:val="Fuentedeprrafopredeter"/>
    <w:uiPriority w:val="99"/>
    <w:rsid w:val="003E5CB3"/>
  </w:style>
  <w:style w:type="table" w:styleId="Tablaconcuadrcula">
    <w:name w:val="Table Grid"/>
    <w:basedOn w:val="Tablanormal"/>
    <w:uiPriority w:val="59"/>
    <w:rsid w:val="003E5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sinformato">
    <w:name w:val="Plain Text"/>
    <w:basedOn w:val="Normal"/>
    <w:rsid w:val="008466F8"/>
    <w:rPr>
      <w:rFonts w:ascii="Courier New" w:hAnsi="Courier New" w:cs="Courier New"/>
      <w:sz w:val="20"/>
    </w:rPr>
  </w:style>
  <w:style w:type="paragraph" w:customStyle="1" w:styleId="Estilo">
    <w:name w:val="Estilo"/>
    <w:rsid w:val="0033172E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uiPriority w:val="99"/>
    <w:rsid w:val="007B0CA4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Car">
    <w:name w:val="Car"/>
    <w:basedOn w:val="Normal"/>
    <w:rsid w:val="009654F0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Tabladeilustraciones">
    <w:name w:val="table of figures"/>
    <w:basedOn w:val="Normal"/>
    <w:next w:val="Normal"/>
    <w:rsid w:val="00DA7D0D"/>
    <w:pPr>
      <w:ind w:left="480" w:hanging="480"/>
    </w:pPr>
    <w:rPr>
      <w:rFonts w:ascii="Calibri" w:hAnsi="Calibri" w:cs="Calibri"/>
      <w:caps/>
      <w:sz w:val="20"/>
    </w:rPr>
  </w:style>
  <w:style w:type="paragraph" w:styleId="Textodeglobo">
    <w:name w:val="Balloon Text"/>
    <w:basedOn w:val="Normal"/>
    <w:link w:val="TextodegloboCar"/>
    <w:rsid w:val="00A46F64"/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rsid w:val="00A46F64"/>
    <w:rPr>
      <w:rFonts w:ascii="Tahoma" w:hAnsi="Tahoma" w:cs="Tahoma"/>
      <w:sz w:val="16"/>
      <w:szCs w:val="16"/>
      <w:lang w:val="es-ES" w:eastAsia="es-ES"/>
    </w:rPr>
  </w:style>
  <w:style w:type="character" w:customStyle="1" w:styleId="PiedepginaCar">
    <w:name w:val="Pie de página Car"/>
    <w:link w:val="Piedepgina"/>
    <w:uiPriority w:val="99"/>
    <w:rsid w:val="00A46F64"/>
    <w:rPr>
      <w:rFonts w:ascii="Arial" w:hAnsi="Arial"/>
      <w:sz w:val="24"/>
      <w:lang w:val="es-ES" w:eastAsia="es-ES"/>
    </w:rPr>
  </w:style>
  <w:style w:type="character" w:customStyle="1" w:styleId="FooterChar">
    <w:name w:val="Footer Char"/>
    <w:locked/>
    <w:rsid w:val="00160386"/>
    <w:rPr>
      <w:rFonts w:cs="Times New Roman"/>
    </w:rPr>
  </w:style>
  <w:style w:type="character" w:customStyle="1" w:styleId="EncabezadoCar">
    <w:name w:val="Encabezado Car"/>
    <w:basedOn w:val="Fuentedeprrafopredeter"/>
    <w:link w:val="Encabezado"/>
    <w:uiPriority w:val="99"/>
    <w:rsid w:val="00B93917"/>
    <w:rPr>
      <w:rFonts w:ascii="Arial" w:hAnsi="Arial"/>
      <w:sz w:val="24"/>
      <w:lang w:val="es-ES" w:eastAsia="es-ES"/>
    </w:rPr>
  </w:style>
  <w:style w:type="character" w:styleId="Refdecomentario">
    <w:name w:val="annotation reference"/>
    <w:basedOn w:val="Fuentedeprrafopredeter"/>
    <w:rsid w:val="00EA4335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A433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rsid w:val="00EA4335"/>
    <w:rPr>
      <w:rFonts w:ascii="Arial" w:hAnsi="Arial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rsid w:val="00EA433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EA4335"/>
    <w:rPr>
      <w:rFonts w:ascii="Arial" w:hAnsi="Arial"/>
      <w:b/>
      <w:bCs/>
      <w:lang w:val="es-ES" w:eastAsia="es-ES"/>
    </w:rPr>
  </w:style>
  <w:style w:type="paragraph" w:styleId="Prrafodelista">
    <w:name w:val="List Paragraph"/>
    <w:aliases w:val="List1,LISTA,Ha,Resume Title,Bullet List,FooterText,numbered,List Paragraph1,Paragraphe de liste1,lp1,HOJA,Colorful List Accent 1,Colorful List - Accent 11,titulo 3,Colorful List - Accent 111,Bullets,Párrafo de lista2"/>
    <w:basedOn w:val="Normal"/>
    <w:link w:val="PrrafodelistaCar"/>
    <w:uiPriority w:val="34"/>
    <w:qFormat/>
    <w:rsid w:val="00FF73A0"/>
    <w:pPr>
      <w:ind w:left="720"/>
      <w:contextualSpacing/>
    </w:pPr>
  </w:style>
  <w:style w:type="paragraph" w:styleId="Revisin">
    <w:name w:val="Revision"/>
    <w:hidden/>
    <w:uiPriority w:val="99"/>
    <w:semiHidden/>
    <w:rsid w:val="00BF14E2"/>
    <w:rPr>
      <w:rFonts w:ascii="Arial" w:hAnsi="Arial"/>
      <w:sz w:val="24"/>
      <w:lang w:val="es-ES" w:eastAsia="es-ES"/>
    </w:rPr>
  </w:style>
  <w:style w:type="paragraph" w:customStyle="1" w:styleId="Default">
    <w:name w:val="Default"/>
    <w:rsid w:val="00C35A9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extoindependienteCar">
    <w:name w:val="Texto independiente Car"/>
    <w:basedOn w:val="Fuentedeprrafopredeter"/>
    <w:link w:val="Textoindependiente"/>
    <w:rsid w:val="007D034C"/>
    <w:rPr>
      <w:rFonts w:ascii="Arial" w:hAnsi="Arial"/>
      <w:sz w:val="24"/>
      <w:lang w:val="es-MX" w:eastAsia="es-ES"/>
    </w:rPr>
  </w:style>
  <w:style w:type="character" w:styleId="nfasis">
    <w:name w:val="Emphasis"/>
    <w:basedOn w:val="Fuentedeprrafopredeter"/>
    <w:qFormat/>
    <w:rsid w:val="00E86CBE"/>
    <w:rPr>
      <w:i/>
      <w:iCs/>
    </w:rPr>
  </w:style>
  <w:style w:type="character" w:styleId="Textoennegrita">
    <w:name w:val="Strong"/>
    <w:basedOn w:val="Fuentedeprrafopredeter"/>
    <w:uiPriority w:val="22"/>
    <w:qFormat/>
    <w:rsid w:val="005E6C50"/>
    <w:rPr>
      <w:b/>
      <w:bCs/>
    </w:rPr>
  </w:style>
  <w:style w:type="table" w:styleId="Tabladelista2-nfasis4">
    <w:name w:val="List Table 2 Accent 4"/>
    <w:basedOn w:val="Tablanormal"/>
    <w:uiPriority w:val="47"/>
    <w:rsid w:val="009B4FB3"/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  <w:tblPr>
      <w:tblStyleRowBandSize w:val="1"/>
      <w:tblStyleColBandSize w:val="1"/>
      <w:tblBorders>
        <w:top w:val="single" w:sz="4" w:space="0" w:color="FFD966" w:themeColor="accent4" w:themeTint="99"/>
        <w:bottom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paragraph" w:customStyle="1" w:styleId="TableParagraph">
    <w:name w:val="Table Paragraph"/>
    <w:basedOn w:val="Normal"/>
    <w:uiPriority w:val="1"/>
    <w:qFormat/>
    <w:rsid w:val="009B4FB3"/>
    <w:rPr>
      <w:rFonts w:eastAsia="Arial" w:cs="Arial"/>
      <w:sz w:val="22"/>
      <w:szCs w:val="22"/>
      <w:lang w:eastAsia="en-US"/>
    </w:rPr>
  </w:style>
  <w:style w:type="table" w:styleId="Tablaconcuadrculaclara">
    <w:name w:val="Grid Table Light"/>
    <w:basedOn w:val="Tablanormal"/>
    <w:uiPriority w:val="40"/>
    <w:rsid w:val="009B4FB3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adelista1clara-nfasis4">
    <w:name w:val="List Table 1 Light Accent 4"/>
    <w:basedOn w:val="Tablanormal"/>
    <w:uiPriority w:val="46"/>
    <w:rsid w:val="00A252B1"/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Tablaconcuadrcula1clara">
    <w:name w:val="Grid Table 1 Light"/>
    <w:basedOn w:val="Tablanormal"/>
    <w:uiPriority w:val="46"/>
    <w:rsid w:val="008F2402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PrrafodelistaCar">
    <w:name w:val="Párrafo de lista Car"/>
    <w:aliases w:val="List1 Car,LISTA Car,Ha Car,Resume Title Car,Bullet List Car,FooterText Car,numbered Car,List Paragraph1 Car,Paragraphe de liste1 Car,lp1 Car,HOJA Car,Colorful List Accent 1 Car,Colorful List - Accent 11 Car,titulo 3 Car,Bullets Car"/>
    <w:link w:val="Prrafodelista"/>
    <w:uiPriority w:val="34"/>
    <w:qFormat/>
    <w:locked/>
    <w:rsid w:val="008F2402"/>
    <w:rPr>
      <w:rFonts w:ascii="Arial" w:hAnsi="Arial"/>
      <w:sz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58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5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9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7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4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86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3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6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4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9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8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6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2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3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5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5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1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4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3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4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1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9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8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1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1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9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4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6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3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94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1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1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1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2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7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7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7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4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9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9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2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5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6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5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LACOSTA\Mis%20documentos\ULTIMO%20FORMATO%20INFORME%20DE%20GESTI&#211;N-2011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85CE3F-8506-41A0-A070-4A8C140D1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ULTIMO FORMATO INFORME DE GESTIÓN-2011</Template>
  <TotalTime>29</TotalTime>
  <Pages>16</Pages>
  <Words>3863</Words>
  <Characters>20011</Characters>
  <Application>Microsoft Office Word</Application>
  <DocSecurity>0</DocSecurity>
  <Lines>166</Lines>
  <Paragraphs>47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Informe de Gestión Secret. Gral y Comisiones</vt:lpstr>
    </vt:vector>
  </TitlesOfParts>
  <Company>CONCEJO DE BOGOTA</Company>
  <LinksUpToDate>false</LinksUpToDate>
  <CharactersWithSpaces>23827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Informe de Gestión Secret. Gral y Comisiones</dc:title>
  <dc:creator>Secretaría General</dc:creator>
  <cp:lastModifiedBy>DAVID ANTONIO GARZON FANDIÑO</cp:lastModifiedBy>
  <cp:revision>9</cp:revision>
  <cp:lastPrinted>2024-12-23T17:46:00Z</cp:lastPrinted>
  <dcterms:created xsi:type="dcterms:W3CDTF">2024-12-23T17:16:00Z</dcterms:created>
  <dcterms:modified xsi:type="dcterms:W3CDTF">2024-12-23T17:50:00Z</dcterms:modified>
</cp:coreProperties>
</file>